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28" w:type="dxa"/>
        <w:jc w:val="center"/>
        <w:tblLayout w:type="fixed"/>
        <w:tblLook w:val="01E0" w:firstRow="1" w:lastRow="1" w:firstColumn="1" w:lastColumn="1" w:noHBand="0" w:noVBand="0"/>
      </w:tblPr>
      <w:tblGrid>
        <w:gridCol w:w="3748"/>
        <w:gridCol w:w="6580"/>
      </w:tblGrid>
      <w:tr w:rsidR="00891004" w:rsidRPr="004C44B7" w14:paraId="365A5B19" w14:textId="77777777" w:rsidTr="00891004">
        <w:trPr>
          <w:trHeight w:val="920"/>
          <w:jc w:val="center"/>
        </w:trPr>
        <w:tc>
          <w:tcPr>
            <w:tcW w:w="3748" w:type="dxa"/>
            <w:shd w:val="clear" w:color="auto" w:fill="auto"/>
          </w:tcPr>
          <w:p w14:paraId="43F2B4F5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b/>
                <w:sz w:val="26"/>
                <w:szCs w:val="26"/>
              </w:rPr>
            </w:pPr>
            <w:bookmarkStart w:id="0" w:name="note"/>
            <w:bookmarkStart w:id="1" w:name="_Hlk181395565"/>
            <w:bookmarkEnd w:id="0"/>
            <w:r w:rsidRPr="00B520DD">
              <w:rPr>
                <w:b/>
                <w:bCs/>
                <w:sz w:val="26"/>
                <w:szCs w:val="26"/>
              </w:rPr>
              <w:t xml:space="preserve">  </w:t>
            </w:r>
            <w:r w:rsidRPr="004C44B7">
              <w:rPr>
                <w:b/>
                <w:sz w:val="26"/>
                <w:szCs w:val="26"/>
              </w:rPr>
              <w:t>TRƯỜNG THPT KON TUM</w:t>
            </w:r>
          </w:p>
          <w:p w14:paraId="5114EA0D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6BE5F2AD">
                <v:line id="Straight Connector 2" o:spid="_x0000_s1188" style="position:absolute;left:0;text-align:lef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0.9pt,36.15pt" to="138.9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IsCyQEAAHcDAAAOAAAAZHJzL2Uyb0RvYy54bWysU8tu2zAQvBfoPxC817KF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" o:allowincell="f"/>
              </w:pict>
            </w:r>
            <w:r w:rsidRPr="004C44B7">
              <w:rPr>
                <w:sz w:val="26"/>
                <w:szCs w:val="26"/>
              </w:rPr>
              <w:t>ĐỀ CHÍNH THỨC</w:t>
            </w:r>
          </w:p>
          <w:p w14:paraId="2A63E6C4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i/>
                <w:sz w:val="26"/>
                <w:szCs w:val="26"/>
              </w:rPr>
            </w:pPr>
            <w:r w:rsidRPr="004C44B7">
              <w:rPr>
                <w:i/>
                <w:sz w:val="26"/>
                <w:szCs w:val="26"/>
              </w:rPr>
              <w:t>(Đề có 0</w:t>
            </w:r>
            <w:r>
              <w:rPr>
                <w:i/>
                <w:sz w:val="26"/>
                <w:szCs w:val="26"/>
              </w:rPr>
              <w:t>4</w:t>
            </w:r>
            <w:r w:rsidRPr="004C44B7">
              <w:rPr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6580" w:type="dxa"/>
            <w:shd w:val="clear" w:color="auto" w:fill="auto"/>
          </w:tcPr>
          <w:p w14:paraId="5598B236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 xml:space="preserve">ĐỀ KIỂM TRA 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>GIỮA KÌ I; NĂM HỌC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 xml:space="preserve"> - 202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5</w:t>
            </w:r>
          </w:p>
          <w:p w14:paraId="5DF9A69E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>Môn: TOÁN; Lớp 1</w:t>
            </w:r>
            <w:r>
              <w:rPr>
                <w:b/>
                <w:bCs/>
                <w:sz w:val="26"/>
                <w:szCs w:val="26"/>
              </w:rPr>
              <w:t>0</w:t>
            </w:r>
          </w:p>
          <w:p w14:paraId="4D79F5E8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noProof/>
              </w:rPr>
              <w:pict w14:anchorId="6F9BB81A">
                <v:line id="Straight Connector 3" o:spid="_x0000_s1189" style="position:absolute;left:0;text-align:lef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33.9pt,57.9pt" to="471.9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" o:allowincell="f"/>
              </w:pict>
            </w:r>
            <w:r w:rsidRPr="004C44B7">
              <w:rPr>
                <w:i/>
                <w:iCs/>
                <w:sz w:val="26"/>
                <w:szCs w:val="26"/>
              </w:rPr>
              <w:t>Thời gian làm bài: 90 phút, không kể thời gian phát đề</w:t>
            </w:r>
          </w:p>
          <w:p w14:paraId="5ADB9E72" w14:textId="77777777" w:rsidR="00891004" w:rsidRPr="004C44B7" w:rsidRDefault="00891004" w:rsidP="004326D0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4365A633" w14:textId="4733450B" w:rsidR="00891004" w:rsidRPr="004C44B7" w:rsidRDefault="00891004" w:rsidP="0043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="8647" w:right="297"/>
        <w:jc w:val="center"/>
        <w:rPr>
          <w:b/>
          <w:sz w:val="26"/>
          <w:szCs w:val="26"/>
        </w:rPr>
      </w:pPr>
      <w:r w:rsidRPr="004C44B7">
        <w:rPr>
          <w:b/>
          <w:sz w:val="26"/>
          <w:szCs w:val="26"/>
        </w:rPr>
        <w:t>Mã đề 1</w:t>
      </w:r>
      <w:r>
        <w:rPr>
          <w:b/>
          <w:sz w:val="26"/>
          <w:szCs w:val="26"/>
        </w:rPr>
        <w:t>03</w:t>
      </w:r>
    </w:p>
    <w:p w14:paraId="2DA5BD62" w14:textId="31425055" w:rsidR="00891004" w:rsidRPr="004C44B7" w:rsidRDefault="008263FA" w:rsidP="004326D0">
      <w:pPr>
        <w:spacing w:line="288" w:lineRule="auto"/>
        <w:rPr>
          <w:b/>
          <w:sz w:val="26"/>
          <w:szCs w:val="26"/>
        </w:rPr>
      </w:pPr>
      <w:r w:rsidRPr="008263FA">
        <w:rPr>
          <w:b/>
          <w:sz w:val="26"/>
          <w:szCs w:val="26"/>
        </w:rPr>
        <w:t>Họ, tên thí sinh: …………………………………………….. Số báo danh: ..............................</w:t>
      </w:r>
      <w:r w:rsidR="00891004" w:rsidRPr="00B520DD">
        <w:rPr>
          <w:b/>
          <w:bCs/>
          <w:sz w:val="26"/>
          <w:szCs w:val="26"/>
        </w:rPr>
        <w:t xml:space="preserve"> </w:t>
      </w:r>
    </w:p>
    <w:bookmarkEnd w:id="1"/>
    <w:p w14:paraId="30BD81C7" w14:textId="77777777" w:rsidR="00891004" w:rsidRPr="00772411" w:rsidRDefault="00891004" w:rsidP="004326D0">
      <w:pPr>
        <w:pStyle w:val="Normal0"/>
        <w:spacing w:line="288" w:lineRule="auto"/>
        <w:jc w:val="left"/>
        <w:rPr>
          <w:rFonts w:hint="default"/>
          <w:b/>
          <w:bCs/>
        </w:rPr>
      </w:pPr>
    </w:p>
    <w:p w14:paraId="71288036" w14:textId="77777777" w:rsidR="00891004" w:rsidRPr="00772411" w:rsidRDefault="00891004" w:rsidP="004326D0">
      <w:pPr>
        <w:pStyle w:val="Normal0"/>
        <w:spacing w:line="288" w:lineRule="auto"/>
        <w:jc w:val="left"/>
        <w:rPr>
          <w:rFonts w:hint="default"/>
        </w:rPr>
      </w:pPr>
      <w:r w:rsidRPr="00772411">
        <w:rPr>
          <w:rFonts w:eastAsia="Times New Roman" w:hint="default"/>
          <w:b/>
          <w:bCs/>
        </w:rPr>
        <w:t>PHẦN I.</w:t>
      </w:r>
      <w:r w:rsidRPr="00772411">
        <w:rPr>
          <w:rFonts w:eastAsia="Times New Roman"/>
        </w:rPr>
        <w:t xml:space="preserve"> </w:t>
      </w:r>
      <w:r w:rsidRPr="00772411">
        <w:rPr>
          <w:rFonts w:eastAsia="Times New Roman" w:hint="default"/>
          <w:b/>
          <w:bCs/>
        </w:rPr>
        <w:t>Câu trắc nghiệm nhiều phương án lựa chọn</w:t>
      </w:r>
      <w:r w:rsidRPr="00772411">
        <w:rPr>
          <w:rFonts w:eastAsia="Times New Roman"/>
          <w:b/>
          <w:bCs/>
        </w:rPr>
        <w:t xml:space="preserve"> (</w:t>
      </w:r>
      <w:r w:rsidRPr="00772411">
        <w:rPr>
          <w:rFonts w:eastAsia="Times New Roman"/>
          <w:b/>
          <w:bCs/>
          <w:i/>
          <w:iCs/>
        </w:rPr>
        <w:t xml:space="preserve">3,0 </w:t>
      </w:r>
      <w:r w:rsidRPr="00772411">
        <w:rPr>
          <w:rFonts w:eastAsia="Times New Roman" w:hint="default"/>
          <w:b/>
          <w:bCs/>
          <w:i/>
          <w:iCs/>
        </w:rPr>
        <w:t>điểm</w:t>
      </w:r>
      <w:r w:rsidRPr="00772411">
        <w:rPr>
          <w:rFonts w:eastAsia="Times New Roman"/>
          <w:b/>
          <w:bCs/>
        </w:rPr>
        <w:t xml:space="preserve">). </w:t>
      </w:r>
      <w:r w:rsidRPr="00772411">
        <w:rPr>
          <w:rFonts w:eastAsia="Times New Roman" w:hint="default"/>
        </w:rPr>
        <w:t xml:space="preserve">Thí sinh trả lời từ </w:t>
      </w:r>
      <w:r w:rsidRPr="00772411">
        <w:rPr>
          <w:rFonts w:eastAsia="Times New Roman" w:hint="default"/>
          <w:b/>
          <w:bCs/>
        </w:rPr>
        <w:t>câu 1</w:t>
      </w:r>
      <w:r w:rsidRPr="00772411">
        <w:rPr>
          <w:rFonts w:eastAsia="Times New Roman" w:hint="default"/>
        </w:rPr>
        <w:t xml:space="preserve"> đến </w:t>
      </w:r>
      <w:r w:rsidRPr="00772411">
        <w:rPr>
          <w:rFonts w:eastAsia="Times New Roman" w:hint="default"/>
          <w:b/>
          <w:bCs/>
        </w:rPr>
        <w:t>câu 12</w:t>
      </w:r>
      <w:r w:rsidRPr="00772411">
        <w:rPr>
          <w:rFonts w:eastAsia="Times New Roman"/>
        </w:rPr>
        <w:t xml:space="preserve">. </w:t>
      </w:r>
      <w:r w:rsidRPr="00772411">
        <w:rPr>
          <w:rFonts w:eastAsia="Times New Roman" w:hint="default"/>
        </w:rPr>
        <w:t>Mỗi câu hỏi thí sinh chỉ chọn một phương án.</w:t>
      </w:r>
    </w:p>
    <w:p w14:paraId="39CB9E6A" w14:textId="77777777" w:rsidR="00891004" w:rsidRPr="00C53585" w:rsidRDefault="00891004" w:rsidP="004326D0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772411">
        <w:t>Trong m</w:t>
      </w:r>
      <w:r w:rsidRPr="00772411">
        <w:rPr>
          <w:rFonts w:hint="default"/>
        </w:rPr>
        <w:t xml:space="preserve">ặt phẳng tọa độ </w:t>
      </w:r>
      <w:r>
        <w:rPr>
          <w:position w:val="-10"/>
        </w:rPr>
        <w:object w:dxaOrig="460" w:dyaOrig="320" w14:anchorId="38AFF0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pt;height:16pt" o:ole="">
            <v:imagedata r:id="rId7" o:title=""/>
          </v:shape>
          <o:OLEObject Type="Embed" ProgID="Equation.DSMT4" ShapeID="_x0000_i1025" DrawAspect="Content" ObjectID="_1792015308" r:id="rId8"/>
        </w:object>
      </w:r>
      <w:r w:rsidRPr="00772411">
        <w:rPr>
          <w:rFonts w:hint="default"/>
        </w:rPr>
        <w:t xml:space="preserve">, điểm </w:t>
      </w:r>
      <w:r>
        <w:rPr>
          <w:position w:val="-34"/>
        </w:rPr>
        <w:object w:dxaOrig="1440" w:dyaOrig="800" w14:anchorId="50B65C10">
          <v:shape id="_x0000_i1026" type="#_x0000_t75" style="width:1in;height:40pt" o:ole="">
            <v:imagedata r:id="rId9" o:title=""/>
          </v:shape>
          <o:OLEObject Type="Embed" ProgID="Equation.DSMT4" ShapeID="_x0000_i1026" DrawAspect="Content" ObjectID="_1792015309" r:id="rId10"/>
        </w:object>
      </w:r>
      <w:r w:rsidRPr="00772411">
        <w:t xml:space="preserve"> </w:t>
      </w:r>
      <w:r w:rsidRPr="00772411">
        <w:rPr>
          <w:rFonts w:hint="default"/>
        </w:rPr>
        <w:t xml:space="preserve">thuộc nửa đường tròn đơn vị </w:t>
      </w:r>
      <w:r w:rsidRPr="00772411">
        <w:t xml:space="preserve">sao cho </w:t>
      </w:r>
      <w:r>
        <w:rPr>
          <w:position w:val="-6"/>
        </w:rPr>
        <w:object w:dxaOrig="1000" w:dyaOrig="360" w14:anchorId="7EF6BF5B">
          <v:shape id="_x0000_i1027" type="#_x0000_t75" style="width:50pt;height:18pt" o:ole="">
            <v:imagedata r:id="rId11" o:title=""/>
          </v:shape>
          <o:OLEObject Type="Embed" ProgID="Equation.DSMT4" ShapeID="_x0000_i1027" DrawAspect="Content" ObjectID="_1792015310" r:id="rId12"/>
        </w:object>
      </w:r>
      <w:r w:rsidRPr="00772411">
        <w:rPr>
          <w:rFonts w:hint="default"/>
        </w:rPr>
        <w:t xml:space="preserve"> như hình vẽ bên</w:t>
      </w:r>
      <w:r>
        <w:t xml:space="preserve"> d</w:t>
      </w:r>
      <w:r>
        <w:rPr>
          <w:rFonts w:hint="default"/>
        </w:rPr>
        <w:t>ưới</w:t>
      </w:r>
      <w:r w:rsidRPr="00772411">
        <w:t xml:space="preserve">. </w:t>
      </w:r>
      <w:r w:rsidRPr="00C53585">
        <w:rPr>
          <w:rFonts w:hint="default"/>
        </w:rPr>
        <w:t xml:space="preserve">Giá trị của </w:t>
      </w:r>
      <w:r>
        <w:rPr>
          <w:position w:val="-6"/>
        </w:rPr>
        <w:object w:dxaOrig="580" w:dyaOrig="260" w14:anchorId="5B17F553">
          <v:shape id="_x0000_i1028" type="#_x0000_t75" style="width:29pt;height:13pt" o:ole="">
            <v:imagedata r:id="rId13" o:title=""/>
          </v:shape>
          <o:OLEObject Type="Embed" ProgID="Equation.DSMT4" ShapeID="_x0000_i1028" DrawAspect="Content" ObjectID="_1792015311" r:id="rId14"/>
        </w:object>
      </w:r>
      <w:r w:rsidRPr="00C53585">
        <w:rPr>
          <w:rFonts w:hint="default"/>
        </w:rPr>
        <w:t xml:space="preserve"> bằng </w:t>
      </w:r>
    </w:p>
    <w:p w14:paraId="538919A7" w14:textId="77777777" w:rsidR="00891004" w:rsidRPr="00772411" w:rsidRDefault="00891004" w:rsidP="004326D0">
      <w:pPr>
        <w:pStyle w:val="Normal0"/>
        <w:spacing w:before="60" w:line="288" w:lineRule="auto"/>
        <w:jc w:val="center"/>
        <w:rPr>
          <w:rFonts w:hint="default"/>
          <w:lang w:val="fr-FR"/>
        </w:rPr>
      </w:pPr>
      <w:r>
        <w:pict w14:anchorId="412B6751">
          <v:shape id="Picture 1" o:spid="_x0000_i1029" type="#_x0000_t75" style="width:184pt;height:133.5pt;visibility:visible" wrapcoords="-77 0 -77 21492 21600 21492 21600 0 -77 0">
            <v:imagedata r:id="rId15" o:title=""/>
          </v:shape>
        </w:pict>
      </w:r>
    </w:p>
    <w:p w14:paraId="4DAA1101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39275310">
          <v:shape id="_x0000_i1030" type="#_x0000_t75" style="width:33pt;height:34pt" o:ole="">
            <v:imagedata r:id="rId16" o:title=""/>
          </v:shape>
          <o:OLEObject Type="Embed" ProgID="Equation.DSMT4" ShapeID="_x0000_i1030" DrawAspect="Content" ObjectID="_1792015312" r:id="rId17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8"/>
        </w:rPr>
        <w:object w:dxaOrig="600" w:dyaOrig="360" w14:anchorId="34AA4EFA">
          <v:shape id="_x0000_i1031" type="#_x0000_t75" style="width:30pt;height:18pt" o:ole="">
            <v:imagedata r:id="rId18" o:title=""/>
          </v:shape>
          <o:OLEObject Type="Embed" ProgID="Equation.DSMT4" ShapeID="_x0000_i1031" DrawAspect="Content" ObjectID="_1792015313" r:id="rId1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400" w:dyaOrig="620" w14:anchorId="04A48F36">
          <v:shape id="_x0000_i1032" type="#_x0000_t75" style="width:20pt;height:31pt" o:ole="">
            <v:imagedata r:id="rId20" o:title=""/>
          </v:shape>
          <o:OLEObject Type="Embed" ProgID="Equation.DSMT4" ShapeID="_x0000_i1032" DrawAspect="Content" ObjectID="_1792015314" r:id="rId21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3816BB8C">
          <v:shape id="_x0000_i1033" type="#_x0000_t75" style="width:33pt;height:34pt" o:ole="">
            <v:imagedata r:id="rId22" o:title=""/>
          </v:shape>
          <o:OLEObject Type="Embed" ProgID="Equation.DSMT4" ShapeID="_x0000_i1033" DrawAspect="Content" ObjectID="_1792015315" r:id="rId23"/>
        </w:object>
      </w:r>
      <w:r w:rsidRPr="00772411">
        <w:rPr>
          <w:color w:val="000000"/>
        </w:rPr>
        <w:t>.</w:t>
      </w:r>
    </w:p>
    <w:p w14:paraId="105B3E70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5B25B4C9">
          <v:shape id="_x0000_i1034" type="#_x0000_t75" style="width:28pt;height:14pt" o:ole="">
            <v:imagedata r:id="rId24" o:title=""/>
          </v:shape>
          <o:OLEObject Type="Embed" ProgID="Equation.DSMT4" ShapeID="_x0000_i1034" DrawAspect="Content" ObjectID="_1792015316" r:id="rId25"/>
        </w:object>
      </w:r>
      <w:r w:rsidRPr="00772411">
        <w:t xml:space="preserve"> </w:t>
      </w:r>
      <w:r w:rsidRPr="00772411">
        <w:rPr>
          <w:rFonts w:hint="default"/>
        </w:rPr>
        <w:t xml:space="preserve">có </w:t>
      </w:r>
      <w:r>
        <w:rPr>
          <w:position w:val="-6"/>
        </w:rPr>
        <w:object w:dxaOrig="1219" w:dyaOrig="360" w14:anchorId="5095756F">
          <v:shape id="_x0000_i1035" type="#_x0000_t75" style="width:61pt;height:18pt" o:ole="">
            <v:imagedata r:id="rId26" o:title=""/>
          </v:shape>
          <o:OLEObject Type="Embed" ProgID="Equation.DSMT4" ShapeID="_x0000_i1035" DrawAspect="Content" ObjectID="_1792015317" r:id="rId27"/>
        </w:object>
      </w:r>
      <w:r w:rsidRPr="00772411">
        <w:rPr>
          <w:rFonts w:hint="default"/>
        </w:rPr>
        <w:t xml:space="preserve"> và </w:t>
      </w:r>
      <w:r>
        <w:rPr>
          <w:position w:val="-6"/>
        </w:rPr>
        <w:object w:dxaOrig="1140" w:dyaOrig="360" w14:anchorId="10C70B2E">
          <v:shape id="_x0000_i1036" type="#_x0000_t75" style="width:57pt;height:18pt" o:ole="">
            <v:imagedata r:id="rId28" o:title=""/>
          </v:shape>
          <o:OLEObject Type="Embed" ProgID="Equation.DSMT4" ShapeID="_x0000_i1036" DrawAspect="Content" ObjectID="_1792015318" r:id="rId29"/>
        </w:object>
      </w:r>
      <w:r w:rsidRPr="00772411">
        <w:rPr>
          <w:rFonts w:hint="default"/>
        </w:rPr>
        <w:t xml:space="preserve">. Giá trị của </w:t>
      </w:r>
      <w:r>
        <w:rPr>
          <w:position w:val="-24"/>
        </w:rPr>
        <w:object w:dxaOrig="460" w:dyaOrig="620" w14:anchorId="3F048DBF">
          <v:shape id="_x0000_i1037" type="#_x0000_t75" style="width:23pt;height:31pt" o:ole="">
            <v:imagedata r:id="rId30" o:title=""/>
          </v:shape>
          <o:OLEObject Type="Embed" ProgID="Equation.DSMT4" ShapeID="_x0000_i1037" DrawAspect="Content" ObjectID="_1792015319" r:id="rId31"/>
        </w:object>
      </w:r>
      <w:r w:rsidRPr="00772411">
        <w:rPr>
          <w:rFonts w:hint="default"/>
        </w:rPr>
        <w:t xml:space="preserve"> bằng </w:t>
      </w:r>
    </w:p>
    <w:p w14:paraId="177717D2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2CBEAE68">
          <v:shape id="_x0000_i1038" type="#_x0000_t75" style="width:20pt;height:34pt" o:ole="">
            <v:imagedata r:id="rId32" o:title=""/>
          </v:shape>
          <o:OLEObject Type="Embed" ProgID="Equation.DSMT4" ShapeID="_x0000_i1038" DrawAspect="Content" ObjectID="_1792015320" r:id="rId33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540" w:dyaOrig="680" w14:anchorId="2A359357">
          <v:shape id="_x0000_i1039" type="#_x0000_t75" style="width:27pt;height:34pt" o:ole="">
            <v:imagedata r:id="rId34" o:title=""/>
          </v:shape>
          <o:OLEObject Type="Embed" ProgID="Equation.DSMT4" ShapeID="_x0000_i1039" DrawAspect="Content" ObjectID="_1792015321" r:id="rId35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420" w:dyaOrig="679" w14:anchorId="646235FD">
          <v:shape id="_x0000_i1040" type="#_x0000_t75" style="width:21pt;height:34pt" o:ole="">
            <v:imagedata r:id="rId36" o:title=""/>
          </v:shape>
          <o:OLEObject Type="Embed" ProgID="Equation.DSMT4" ShapeID="_x0000_i1040" DrawAspect="Content" ObjectID="_1792015322" r:id="rId37"/>
        </w:object>
      </w:r>
      <w:r w:rsidRPr="00772411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26BE0C65">
          <v:shape id="_x0000_i1041" type="#_x0000_t75" style="width:20pt;height:34pt" o:ole="">
            <v:imagedata r:id="rId38" o:title=""/>
          </v:shape>
          <o:OLEObject Type="Embed" ProgID="Equation.DSMT4" ShapeID="_x0000_i1041" DrawAspect="Content" ObjectID="_1792015323" r:id="rId3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4ED9918E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772411">
        <w:rPr>
          <w:rFonts w:hint="default"/>
        </w:rPr>
        <w:t xml:space="preserve">Miền nghiệm của hệ bất phương trình </w:t>
      </w:r>
      <w:r>
        <w:rPr>
          <w:position w:val="-50"/>
        </w:rPr>
        <w:object w:dxaOrig="980" w:dyaOrig="1120" w14:anchorId="63EE3E3B">
          <v:shape id="_x0000_i1042" type="#_x0000_t75" style="width:49pt;height:56pt" o:ole="">
            <v:imagedata r:id="rId40" o:title=""/>
          </v:shape>
          <o:OLEObject Type="Embed" ProgID="Equation.DSMT4" ShapeID="_x0000_i1042" DrawAspect="Content" ObjectID="_1792015324" r:id="rId41"/>
        </w:object>
      </w:r>
      <w:r w:rsidRPr="00772411">
        <w:t xml:space="preserve"> </w:t>
      </w:r>
      <w:r w:rsidRPr="00772411">
        <w:rPr>
          <w:rFonts w:hint="default"/>
        </w:rPr>
        <w:t xml:space="preserve">trong mặt phẳng tọa độ </w:t>
      </w:r>
      <w:r>
        <w:rPr>
          <w:position w:val="-10"/>
        </w:rPr>
        <w:object w:dxaOrig="460" w:dyaOrig="320" w14:anchorId="45D63879">
          <v:shape id="_x0000_i1043" type="#_x0000_t75" style="width:23pt;height:16pt" o:ole="">
            <v:imagedata r:id="rId42" o:title=""/>
          </v:shape>
          <o:OLEObject Type="Embed" ProgID="Equation.DSMT4" ShapeID="_x0000_i1043" DrawAspect="Content" ObjectID="_1792015325" r:id="rId43"/>
        </w:object>
      </w:r>
      <w:r w:rsidRPr="00772411">
        <w:rPr>
          <w:rFonts w:hint="default"/>
        </w:rPr>
        <w:t xml:space="preserve"> là </w:t>
      </w:r>
      <w:r w:rsidRPr="00772411">
        <w:t>tam</w:t>
      </w:r>
      <w:r w:rsidRPr="00772411">
        <w:rPr>
          <w:rFonts w:hint="default"/>
        </w:rPr>
        <w:t xml:space="preserve"> giác có diện tích bằng </w:t>
      </w:r>
    </w:p>
    <w:p w14:paraId="0BB1CC41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46414808">
          <v:shape id="_x0000_i1044" type="#_x0000_t75" style="width:12pt;height:31pt" o:ole="">
            <v:imagedata r:id="rId44" o:title=""/>
          </v:shape>
          <o:OLEObject Type="Embed" ProgID="Equation.DSMT4" ShapeID="_x0000_i1044" DrawAspect="Content" ObjectID="_1792015326" r:id="rId45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51753F16">
          <v:shape id="_x0000_i1045" type="#_x0000_t75" style="width:12pt;height:31pt" o:ole="">
            <v:imagedata r:id="rId46" o:title=""/>
          </v:shape>
          <o:OLEObject Type="Embed" ProgID="Equation.DSMT4" ShapeID="_x0000_i1045" DrawAspect="Content" ObjectID="_1792015327" r:id="rId47"/>
        </w:object>
      </w:r>
      <w:r w:rsidRPr="0077241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1A020337">
          <v:shape id="_x0000_i1046" type="#_x0000_t75" style="width:10pt;height:13pt" o:ole="">
            <v:imagedata r:id="rId48" o:title=""/>
          </v:shape>
          <o:OLEObject Type="Embed" ProgID="Equation.DSMT4" ShapeID="_x0000_i1046" DrawAspect="Content" ObjectID="_1792015328" r:id="rId4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5A420EC0">
          <v:shape id="_x0000_i1047" type="#_x0000_t75" style="width:7pt;height:13pt" o:ole="">
            <v:imagedata r:id="rId50" o:title=""/>
          </v:shape>
          <o:OLEObject Type="Embed" ProgID="Equation.DSMT4" ShapeID="_x0000_i1047" DrawAspect="Content" ObjectID="_1792015329" r:id="rId51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3EF5A105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333CB750">
          <v:shape id="_x0000_i1048" type="#_x0000_t75" style="width:28pt;height:14pt" o:ole="">
            <v:imagedata r:id="rId52" o:title=""/>
          </v:shape>
          <o:OLEObject Type="Embed" ProgID="Equation.DSMT4" ShapeID="_x0000_i1048" DrawAspect="Content" ObjectID="_1792015330" r:id="rId53"/>
        </w:object>
      </w:r>
      <w:r w:rsidRPr="00772411">
        <w:rPr>
          <w:rFonts w:hint="default"/>
        </w:rPr>
        <w:t xml:space="preserve"> có</w:t>
      </w:r>
      <w:r w:rsidRPr="00772411">
        <w:t xml:space="preserve"> </w:t>
      </w:r>
      <w:r>
        <w:rPr>
          <w:position w:val="-6"/>
        </w:rPr>
        <w:object w:dxaOrig="1040" w:dyaOrig="340" w14:anchorId="3B51508E">
          <v:shape id="_x0000_i1049" type="#_x0000_t75" style="width:52pt;height:17pt" o:ole="">
            <v:imagedata r:id="rId54" o:title=""/>
          </v:shape>
          <o:OLEObject Type="Embed" ProgID="Equation.DSMT4" ShapeID="_x0000_i1049" DrawAspect="Content" ObjectID="_1792015331" r:id="rId55"/>
        </w:object>
      </w:r>
      <w:r w:rsidRPr="00772411">
        <w:t xml:space="preserve">, </w:t>
      </w:r>
      <w:r>
        <w:rPr>
          <w:position w:val="-6"/>
        </w:rPr>
        <w:object w:dxaOrig="760" w:dyaOrig="280" w14:anchorId="398C1EEB">
          <v:shape id="_x0000_i1050" type="#_x0000_t75" style="width:38pt;height:14pt" o:ole="">
            <v:imagedata r:id="rId56" o:title=""/>
          </v:shape>
          <o:OLEObject Type="Embed" ProgID="Equation.DSMT4" ShapeID="_x0000_i1050" DrawAspect="Content" ObjectID="_1792015332" r:id="rId57"/>
        </w:object>
      </w:r>
      <w:r w:rsidRPr="00772411">
        <w:rPr>
          <w:rFonts w:hint="default"/>
        </w:rPr>
        <w:t xml:space="preserve"> và </w:t>
      </w:r>
      <w:r>
        <w:rPr>
          <w:position w:val="-6"/>
        </w:rPr>
        <w:object w:dxaOrig="1140" w:dyaOrig="360" w14:anchorId="4F8AF436">
          <v:shape id="_x0000_i1051" type="#_x0000_t75" style="width:57pt;height:18pt" o:ole="">
            <v:imagedata r:id="rId58" o:title=""/>
          </v:shape>
          <o:OLEObject Type="Embed" ProgID="Equation.DSMT4" ShapeID="_x0000_i1051" DrawAspect="Content" ObjectID="_1792015333" r:id="rId59"/>
        </w:object>
      </w:r>
      <w:r w:rsidRPr="00772411">
        <w:t xml:space="preserve">. </w:t>
      </w:r>
      <w:r w:rsidRPr="00772411">
        <w:rPr>
          <w:rFonts w:hint="default"/>
        </w:rPr>
        <w:t xml:space="preserve">Độ dài của cạnh </w:t>
      </w:r>
      <w:r>
        <w:rPr>
          <w:position w:val="-6"/>
        </w:rPr>
        <w:object w:dxaOrig="420" w:dyaOrig="280" w14:anchorId="20C7A977">
          <v:shape id="_x0000_i1052" type="#_x0000_t75" style="width:21pt;height:14pt" o:ole="">
            <v:imagedata r:id="rId60" o:title=""/>
          </v:shape>
          <o:OLEObject Type="Embed" ProgID="Equation.DSMT4" ShapeID="_x0000_i1052" DrawAspect="Content" ObjectID="_1792015334" r:id="rId61"/>
        </w:object>
      </w:r>
      <w:r w:rsidRPr="00772411">
        <w:rPr>
          <w:rFonts w:hint="default"/>
        </w:rPr>
        <w:t xml:space="preserve"> bằng</w:t>
      </w:r>
      <w:r w:rsidRPr="00772411">
        <w:rPr>
          <w:b/>
          <w:bCs/>
        </w:rPr>
        <w:t xml:space="preserve"> </w:t>
      </w:r>
    </w:p>
    <w:p w14:paraId="702F1AA0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26BCF8A6">
          <v:shape id="_x0000_i1053" type="#_x0000_t75" style="width:25pt;height:18pt" o:ole="">
            <v:imagedata r:id="rId62" o:title=""/>
          </v:shape>
          <o:OLEObject Type="Embed" ProgID="Equation.DSMT4" ShapeID="_x0000_i1053" DrawAspect="Content" ObjectID="_1792015335" r:id="rId63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8"/>
        </w:rPr>
        <w:object w:dxaOrig="480" w:dyaOrig="360" w14:anchorId="3A9BB78B">
          <v:shape id="_x0000_i1054" type="#_x0000_t75" style="width:24pt;height:18pt" o:ole="">
            <v:imagedata r:id="rId64" o:title=""/>
          </v:shape>
          <o:OLEObject Type="Embed" ProgID="Equation.DSMT4" ShapeID="_x0000_i1054" DrawAspect="Content" ObjectID="_1792015336" r:id="rId65"/>
        </w:object>
      </w:r>
      <w:r w:rsidRPr="0077241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6"/>
        </w:rPr>
        <w:object w:dxaOrig="560" w:dyaOrig="340" w14:anchorId="02DD3507">
          <v:shape id="_x0000_i1055" type="#_x0000_t75" style="width:28pt;height:17pt" o:ole="">
            <v:imagedata r:id="rId66" o:title=""/>
          </v:shape>
          <o:OLEObject Type="Embed" ProgID="Equation.DSMT4" ShapeID="_x0000_i1055" DrawAspect="Content" ObjectID="_1792015337" r:id="rId67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7B4805BC">
          <v:shape id="_x0000_i1056" type="#_x0000_t75" style="width:25pt;height:18pt" o:ole="">
            <v:imagedata r:id="rId68" o:title=""/>
          </v:shape>
          <o:OLEObject Type="Embed" ProgID="Equation.DSMT4" ShapeID="_x0000_i1056" DrawAspect="Content" ObjectID="_1792015338" r:id="rId6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5A1D55D9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5.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15110659">
          <v:shape id="_x0000_i1057" type="#_x0000_t75" style="width:28pt;height:14pt" o:ole="">
            <v:imagedata r:id="rId70" o:title=""/>
          </v:shape>
          <o:OLEObject Type="Embed" ProgID="Equation.DSMT4" ShapeID="_x0000_i1057" DrawAspect="Content" ObjectID="_1792015339" r:id="rId71"/>
        </w:object>
      </w:r>
      <w:r w:rsidRPr="00772411">
        <w:rPr>
          <w:rFonts w:hint="default"/>
        </w:rPr>
        <w:t xml:space="preserve"> không có góc nào vuông. </w:t>
      </w:r>
      <w:r w:rsidRPr="00772411">
        <w:t>M</w:t>
      </w:r>
      <w:r w:rsidRPr="00772411">
        <w:rPr>
          <w:rFonts w:hint="default"/>
        </w:rPr>
        <w:t>ện</w:t>
      </w:r>
      <w:r w:rsidRPr="00772411">
        <w:t xml:space="preserve">h </w:t>
      </w:r>
      <w:r w:rsidRPr="00772411">
        <w:rPr>
          <w:rFonts w:hint="default"/>
        </w:rPr>
        <w:t xml:space="preserve">đề nào </w:t>
      </w:r>
      <w:r w:rsidRPr="00772411">
        <w:t xml:space="preserve">sau </w:t>
      </w:r>
      <w:r w:rsidRPr="00772411">
        <w:rPr>
          <w:rFonts w:hint="default"/>
        </w:rPr>
        <w:t>đây là đúng?</w:t>
      </w:r>
    </w:p>
    <w:p w14:paraId="32734B10" w14:textId="77777777" w:rsidR="00891004" w:rsidRDefault="00891004" w:rsidP="004326D0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860" w:dyaOrig="400" w14:anchorId="492D30EA">
          <v:shape id="_x0000_i1058" type="#_x0000_t75" style="width:93pt;height:20pt" o:ole="">
            <v:imagedata r:id="rId72" o:title=""/>
          </v:shape>
          <o:OLEObject Type="Embed" ProgID="Equation.DSMT4" ShapeID="_x0000_i1058" DrawAspect="Content" ObjectID="_1792015340" r:id="rId73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1840" w:dyaOrig="400" w14:anchorId="65BA5DC4">
          <v:shape id="_x0000_i1059" type="#_x0000_t75" style="width:92pt;height:20pt" o:ole="">
            <v:imagedata r:id="rId74" o:title=""/>
          </v:shape>
          <o:OLEObject Type="Embed" ProgID="Equation.DSMT4" ShapeID="_x0000_i1059" DrawAspect="Content" ObjectID="_1792015341" r:id="rId75"/>
        </w:object>
      </w:r>
      <w:r w:rsidRPr="00772411">
        <w:rPr>
          <w:color w:val="000000"/>
        </w:rPr>
        <w:t xml:space="preserve">. </w:t>
      </w:r>
    </w:p>
    <w:p w14:paraId="0C136781" w14:textId="77777777" w:rsidR="00891004" w:rsidRDefault="00891004" w:rsidP="004326D0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2000" w:dyaOrig="400" w14:anchorId="39AC2376">
          <v:shape id="_x0000_i1060" type="#_x0000_t75" style="width:100pt;height:20pt" o:ole="">
            <v:imagedata r:id="rId76" o:title=""/>
          </v:shape>
          <o:OLEObject Type="Embed" ProgID="Equation.DSMT4" ShapeID="_x0000_i1060" DrawAspect="Content" ObjectID="_1792015342" r:id="rId77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900" w:dyaOrig="400" w14:anchorId="1BD937FE">
          <v:shape id="_x0000_i1061" type="#_x0000_t75" style="width:95pt;height:20pt" o:ole="">
            <v:imagedata r:id="rId78" o:title=""/>
          </v:shape>
          <o:OLEObject Type="Embed" ProgID="Equation.DSMT4" ShapeID="_x0000_i1061" DrawAspect="Content" ObjectID="_1792015343" r:id="rId7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5F76664D" w14:textId="4DA64FCE" w:rsidR="00891004" w:rsidRPr="00891004" w:rsidRDefault="004326D0" w:rsidP="004326D0">
      <w:pPr>
        <w:pStyle w:val="Normal0"/>
        <w:spacing w:before="60" w:line="288" w:lineRule="auto"/>
        <w:jc w:val="left"/>
        <w:rPr>
          <w:rFonts w:hint="default"/>
        </w:rPr>
      </w:pPr>
      <w:r>
        <w:rPr>
          <w:rFonts w:eastAsia="Times New Roman" w:hint="default"/>
          <w:b/>
          <w:szCs w:val="26"/>
        </w:rPr>
        <w:br w:type="column"/>
      </w:r>
      <w:r w:rsidR="00891004" w:rsidRPr="00B520DD">
        <w:rPr>
          <w:rFonts w:eastAsia="Times New Roman"/>
          <w:b/>
          <w:szCs w:val="26"/>
        </w:rPr>
        <w:lastRenderedPageBreak/>
        <w:t xml:space="preserve">Câu 6. </w:t>
      </w:r>
      <w:r w:rsidR="00891004" w:rsidRPr="00891004">
        <w:rPr>
          <w:rFonts w:hint="default"/>
        </w:rPr>
        <w:t xml:space="preserve">Cho mệnh đề </w:t>
      </w:r>
      <w:r w:rsidR="00891004">
        <w:rPr>
          <w:position w:val="-10"/>
        </w:rPr>
        <w:object w:dxaOrig="2700" w:dyaOrig="360" w14:anchorId="7745C1BE">
          <v:shape id="_x0000_i1062" type="#_x0000_t75" style="width:135pt;height:18pt" o:ole="">
            <v:imagedata r:id="rId80" o:title=""/>
          </v:shape>
          <o:OLEObject Type="Embed" ProgID="Equation.DSMT4" ShapeID="_x0000_i1062" DrawAspect="Content" ObjectID="_1792015344" r:id="rId81"/>
        </w:object>
      </w:r>
      <w:r w:rsidR="00891004" w:rsidRPr="00891004">
        <w:t>. M</w:t>
      </w:r>
      <w:r w:rsidR="00891004" w:rsidRPr="00891004">
        <w:rPr>
          <w:rFonts w:hint="default"/>
        </w:rPr>
        <w:t xml:space="preserve">ệnh đề phủ định của </w:t>
      </w:r>
      <w:r w:rsidR="00891004">
        <w:rPr>
          <w:position w:val="-4"/>
        </w:rPr>
        <w:object w:dxaOrig="240" w:dyaOrig="260" w14:anchorId="4A269840">
          <v:shape id="_x0000_i1063" type="#_x0000_t75" style="width:12pt;height:13pt" o:ole="">
            <v:imagedata r:id="rId82" o:title=""/>
          </v:shape>
          <o:OLEObject Type="Embed" ProgID="Equation.DSMT4" ShapeID="_x0000_i1063" DrawAspect="Content" ObjectID="_1792015345" r:id="rId83"/>
        </w:object>
      </w:r>
      <w:r w:rsidR="00891004" w:rsidRPr="00891004">
        <w:rPr>
          <w:rFonts w:hint="default"/>
        </w:rPr>
        <w:t xml:space="preserve"> là </w:t>
      </w:r>
    </w:p>
    <w:p w14:paraId="5C3F78C7" w14:textId="77777777" w:rsidR="00891004" w:rsidRDefault="00891004" w:rsidP="004326D0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45AB9D66">
          <v:shape id="_x0000_i1064" type="#_x0000_t75" style="width:137pt;height:19pt" o:ole="">
            <v:imagedata r:id="rId84" o:title=""/>
          </v:shape>
          <o:OLEObject Type="Embed" ProgID="Equation.DSMT4" ShapeID="_x0000_i1064" DrawAspect="Content" ObjectID="_1792015346" r:id="rId85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63C23D33">
          <v:shape id="_x0000_i1065" type="#_x0000_t75" style="width:137pt;height:19pt" o:ole="">
            <v:imagedata r:id="rId86" o:title=""/>
          </v:shape>
          <o:OLEObject Type="Embed" ProgID="Equation.DSMT4" ShapeID="_x0000_i1065" DrawAspect="Content" ObjectID="_1792015347" r:id="rId87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0A095E36" w14:textId="77777777" w:rsidR="00891004" w:rsidRDefault="00891004" w:rsidP="004326D0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2DB2C3FE">
          <v:shape id="_x0000_i1066" type="#_x0000_t75" style="width:139pt;height:19pt" o:ole="">
            <v:imagedata r:id="rId88" o:title=""/>
          </v:shape>
          <o:OLEObject Type="Embed" ProgID="Equation.DSMT4" ShapeID="_x0000_i1066" DrawAspect="Content" ObjectID="_1792015348" r:id="rId8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3E15A16B">
          <v:shape id="_x0000_i1067" type="#_x0000_t75" style="width:139pt;height:19pt" o:ole="">
            <v:imagedata r:id="rId90" o:title=""/>
          </v:shape>
          <o:OLEObject Type="Embed" ProgID="Equation.DSMT4" ShapeID="_x0000_i1067" DrawAspect="Content" ObjectID="_1792015349" r:id="rId91"/>
        </w:object>
      </w:r>
      <w:r w:rsidRPr="00772411">
        <w:rPr>
          <w:color w:val="000000"/>
        </w:rPr>
        <w:t>.</w:t>
      </w:r>
    </w:p>
    <w:p w14:paraId="246FF105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7. </w:t>
      </w:r>
      <w:r w:rsidRPr="00772411">
        <w:rPr>
          <w:rFonts w:hint="default"/>
        </w:rPr>
        <w:t>Hình vẽ bên</w:t>
      </w:r>
      <w:r w:rsidRPr="00772411">
        <w:t xml:space="preserve"> d</w:t>
      </w:r>
      <w:r w:rsidRPr="00772411">
        <w:rPr>
          <w:rFonts w:hint="default"/>
        </w:rPr>
        <w:t>ưới biểu diễn miền nghiệm của hệ bất phương trình nào sau đây?</w:t>
      </w:r>
      <w:r w:rsidRPr="00772411">
        <w:t xml:space="preserve"> (M</w:t>
      </w:r>
      <w:r w:rsidRPr="00772411">
        <w:rPr>
          <w:rFonts w:hint="default"/>
        </w:rPr>
        <w:t>iền nghiệm là phần không bị gạc</w:t>
      </w:r>
      <w:r w:rsidRPr="00772411">
        <w:t>h</w:t>
      </w:r>
      <w:r w:rsidRPr="00772411">
        <w:rPr>
          <w:rFonts w:hint="default"/>
        </w:rPr>
        <w:t xml:space="preserve"> bỏ, kể cả bờ)</w:t>
      </w:r>
      <w:r w:rsidRPr="00772411">
        <w:rPr>
          <w:b/>
          <w:bCs/>
        </w:rPr>
        <w:t xml:space="preserve"> </w:t>
      </w:r>
    </w:p>
    <w:p w14:paraId="757E1784" w14:textId="77777777" w:rsidR="00891004" w:rsidRPr="00772411" w:rsidRDefault="00891004" w:rsidP="004326D0">
      <w:pPr>
        <w:pStyle w:val="Normal0"/>
        <w:spacing w:before="60" w:line="288" w:lineRule="auto"/>
        <w:jc w:val="center"/>
        <w:rPr>
          <w:rFonts w:hint="default"/>
          <w:noProof/>
        </w:rPr>
      </w:pPr>
      <w:r>
        <w:rPr>
          <w:noProof/>
        </w:rPr>
        <w:pict w14:anchorId="5EDE5DE9">
          <v:shape id="_x0000_i1068" type="#_x0000_t75" style="width:165.5pt;height:145.5pt;visibility:visible">
            <v:imagedata r:id="rId92" o:title=""/>
          </v:shape>
        </w:pict>
      </w:r>
    </w:p>
    <w:p w14:paraId="015926D5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30"/>
        </w:rPr>
        <w:object w:dxaOrig="1040" w:dyaOrig="720" w14:anchorId="13C59DE5">
          <v:shape id="_x0000_i1069" type="#_x0000_t75" style="width:52pt;height:36pt" o:ole="">
            <v:imagedata r:id="rId93" o:title=""/>
          </v:shape>
          <o:OLEObject Type="Embed" ProgID="Equation.DSMT4" ShapeID="_x0000_i1069" DrawAspect="Content" ObjectID="_1792015350" r:id="rId94"/>
        </w:object>
      </w:r>
      <w:r w:rsidRPr="00772411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30"/>
        </w:rPr>
        <w:object w:dxaOrig="1260" w:dyaOrig="720" w14:anchorId="1F472366">
          <v:shape id="_x0000_i1070" type="#_x0000_t75" style="width:63pt;height:36pt" o:ole="">
            <v:imagedata r:id="rId95" o:title=""/>
          </v:shape>
          <o:OLEObject Type="Embed" ProgID="Equation.DSMT4" ShapeID="_x0000_i1070" DrawAspect="Content" ObjectID="_1792015351" r:id="rId9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0725C54B">
          <v:shape id="_x0000_i1071" type="#_x0000_t75" style="width:58pt;height:36pt" o:ole="">
            <v:imagedata r:id="rId97" o:title=""/>
          </v:shape>
          <o:OLEObject Type="Embed" ProgID="Equation.DSMT4" ShapeID="_x0000_i1071" DrawAspect="Content" ObjectID="_1792015352" r:id="rId9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4F0E7B6D">
          <v:shape id="_x0000_i1072" type="#_x0000_t75" style="width:58pt;height:36pt" o:ole="">
            <v:imagedata r:id="rId99" o:title=""/>
          </v:shape>
          <o:OLEObject Type="Embed" ProgID="Equation.DSMT4" ShapeID="_x0000_i1072" DrawAspect="Content" ObjectID="_1792015353" r:id="rId100"/>
        </w:object>
      </w:r>
      <w:r w:rsidRPr="00772411">
        <w:rPr>
          <w:color w:val="000000"/>
        </w:rPr>
        <w:t xml:space="preserve">. </w:t>
      </w:r>
    </w:p>
    <w:p w14:paraId="543360DD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8. </w:t>
      </w:r>
      <w:r w:rsidRPr="00772411">
        <w:rPr>
          <w:rFonts w:hint="default"/>
        </w:rPr>
        <w:t xml:space="preserve">Cặp số nào sau đây là nghiệm của bất phương trình </w:t>
      </w:r>
      <w:r>
        <w:rPr>
          <w:position w:val="-10"/>
        </w:rPr>
        <w:object w:dxaOrig="1100" w:dyaOrig="320" w14:anchorId="79A1F2BD">
          <v:shape id="_x0000_i1073" type="#_x0000_t75" style="width:55pt;height:16pt" o:ole="">
            <v:imagedata r:id="rId101" o:title=""/>
          </v:shape>
          <o:OLEObject Type="Embed" ProgID="Equation.DSMT4" ShapeID="_x0000_i1073" DrawAspect="Content" ObjectID="_1792015354" r:id="rId102"/>
        </w:object>
      </w:r>
      <w:r w:rsidRPr="00772411">
        <w:t xml:space="preserve"> ?</w:t>
      </w:r>
    </w:p>
    <w:p w14:paraId="5217F3EC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480" w:dyaOrig="400" w14:anchorId="54EA3D50">
          <v:shape id="_x0000_i1074" type="#_x0000_t75" style="width:74pt;height:20pt" o:ole="">
            <v:imagedata r:id="rId103" o:title=""/>
          </v:shape>
          <o:OLEObject Type="Embed" ProgID="Equation.DSMT4" ShapeID="_x0000_i1074" DrawAspect="Content" ObjectID="_1792015355" r:id="rId10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1260" w:dyaOrig="400" w14:anchorId="393EFB42">
          <v:shape id="_x0000_i1075" type="#_x0000_t75" style="width:63pt;height:20pt" o:ole="">
            <v:imagedata r:id="rId105" o:title=""/>
          </v:shape>
          <o:OLEObject Type="Embed" ProgID="Equation.DSMT4" ShapeID="_x0000_i1075" DrawAspect="Content" ObjectID="_1792015356" r:id="rId10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1360" w:dyaOrig="400" w14:anchorId="4039DA9C">
          <v:shape id="_x0000_i1076" type="#_x0000_t75" style="width:68pt;height:20pt" o:ole="">
            <v:imagedata r:id="rId107" o:title=""/>
          </v:shape>
          <o:OLEObject Type="Embed" ProgID="Equation.DSMT4" ShapeID="_x0000_i1076" DrawAspect="Content" ObjectID="_1792015357" r:id="rId10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300" w:dyaOrig="400" w14:anchorId="06845F07">
          <v:shape id="_x0000_i1077" type="#_x0000_t75" style="width:65pt;height:20pt" o:ole="">
            <v:imagedata r:id="rId109" o:title=""/>
          </v:shape>
          <o:OLEObject Type="Embed" ProgID="Equation.DSMT4" ShapeID="_x0000_i1077" DrawAspect="Content" ObjectID="_1792015358" r:id="rId110"/>
        </w:object>
      </w:r>
      <w:r w:rsidRPr="00772411">
        <w:rPr>
          <w:color w:val="000000"/>
        </w:rPr>
        <w:t>.</w:t>
      </w:r>
    </w:p>
    <w:p w14:paraId="7BF590C7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9. </w:t>
      </w:r>
      <w:r w:rsidRPr="00772411">
        <w:rPr>
          <w:rFonts w:hint="default"/>
        </w:rPr>
        <w:t>Mệnh đề nào sau đây là đúng?</w:t>
      </w:r>
    </w:p>
    <w:p w14:paraId="16C01FA7" w14:textId="77777777" w:rsidR="00891004" w:rsidRDefault="00891004" w:rsidP="004326D0">
      <w:pPr>
        <w:tabs>
          <w:tab w:val="left" w:pos="280"/>
        </w:tabs>
        <w:spacing w:before="60" w:line="288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891004">
        <w:rPr>
          <w:color w:val="000000"/>
        </w:rPr>
        <w:t xml:space="preserve">Tam giác đều thì có ba cạnh bằng nhau. </w:t>
      </w:r>
    </w:p>
    <w:p w14:paraId="638AF8CC" w14:textId="77777777" w:rsidR="00891004" w:rsidRDefault="00891004" w:rsidP="004326D0">
      <w:pPr>
        <w:tabs>
          <w:tab w:val="left" w:pos="280"/>
        </w:tabs>
        <w:spacing w:before="60" w:line="288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891004">
        <w:rPr>
          <w:color w:val="000000"/>
        </w:rPr>
        <w:t xml:space="preserve">Nếu số tự nhiên </w:t>
      </w:r>
      <w:r>
        <w:rPr>
          <w:rFonts w:eastAsia="Calibri" w:hint="eastAsia"/>
          <w:position w:val="-6"/>
        </w:rPr>
        <w:object w:dxaOrig="200" w:dyaOrig="220" w14:anchorId="1F3E468B">
          <v:shape id="_x0000_i1078" type="#_x0000_t75" style="width:10pt;height:11pt" o:ole="">
            <v:imagedata r:id="rId111" o:title=""/>
          </v:shape>
          <o:OLEObject Type="Embed" ProgID="Equation.DSMT4" ShapeID="_x0000_i1078" DrawAspect="Content" ObjectID="_1792015359" r:id="rId112"/>
        </w:object>
      </w:r>
      <w:r w:rsidRPr="00891004">
        <w:rPr>
          <w:color w:val="000000"/>
        </w:rPr>
        <w:t xml:space="preserve"> chia hết cho </w:t>
      </w:r>
      <w:r>
        <w:rPr>
          <w:rFonts w:eastAsia="Calibri" w:hint="eastAsia"/>
          <w:position w:val="-6"/>
        </w:rPr>
        <w:object w:dxaOrig="180" w:dyaOrig="280" w14:anchorId="33250269">
          <v:shape id="_x0000_i1079" type="#_x0000_t75" style="width:9pt;height:14pt" o:ole="">
            <v:imagedata r:id="rId113" o:title=""/>
          </v:shape>
          <o:OLEObject Type="Embed" ProgID="Equation.DSMT4" ShapeID="_x0000_i1079" DrawAspect="Content" ObjectID="_1792015360" r:id="rId114"/>
        </w:object>
      </w:r>
      <w:r w:rsidRPr="00891004">
        <w:rPr>
          <w:color w:val="000000"/>
        </w:rPr>
        <w:t xml:space="preserve"> thì nó có tận cùng bằng 0.</w:t>
      </w:r>
    </w:p>
    <w:p w14:paraId="65778D9D" w14:textId="77777777" w:rsidR="00891004" w:rsidRDefault="00891004" w:rsidP="004326D0">
      <w:pPr>
        <w:tabs>
          <w:tab w:val="left" w:pos="280"/>
        </w:tabs>
        <w:spacing w:before="60" w:line="288" w:lineRule="auto"/>
        <w:ind w:left="292" w:hanging="292"/>
      </w:pPr>
      <w:r>
        <w:rPr>
          <w:b/>
        </w:rPr>
        <w:tab/>
        <w:t>C.</w:t>
      </w:r>
      <w:r>
        <w:t xml:space="preserve"> </w:t>
      </w:r>
      <w:r w:rsidRPr="00891004">
        <w:rPr>
          <w:color w:val="000000"/>
        </w:rPr>
        <w:t xml:space="preserve">Phương trình </w:t>
      </w:r>
      <w:r>
        <w:rPr>
          <w:rFonts w:eastAsia="Calibri" w:hint="eastAsia"/>
          <w:position w:val="-6"/>
        </w:rPr>
        <w:object w:dxaOrig="1320" w:dyaOrig="320" w14:anchorId="2DDA4DAA">
          <v:shape id="_x0000_i1080" type="#_x0000_t75" style="width:66pt;height:16pt" o:ole="">
            <v:imagedata r:id="rId115" o:title=""/>
          </v:shape>
          <o:OLEObject Type="Embed" ProgID="Equation.DSMT4" ShapeID="_x0000_i1080" DrawAspect="Content" ObjectID="_1792015361" r:id="rId116"/>
        </w:object>
      </w:r>
      <w:r w:rsidRPr="00891004">
        <w:rPr>
          <w:color w:val="000000"/>
        </w:rPr>
        <w:t xml:space="preserve"> có hai nghiệm phân biệt.</w:t>
      </w:r>
    </w:p>
    <w:p w14:paraId="3680A244" w14:textId="77777777" w:rsidR="00891004" w:rsidRPr="00891004" w:rsidRDefault="00891004" w:rsidP="004326D0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>
        <w:rPr>
          <w:b/>
        </w:rPr>
        <w:tab/>
      </w:r>
      <w:r w:rsidRPr="00891004">
        <w:rPr>
          <w:b/>
          <w:lang w:val="fr-FR"/>
        </w:rPr>
        <w:t>D.</w:t>
      </w:r>
      <w:r w:rsidRPr="00891004">
        <w:rPr>
          <w:lang w:val="fr-FR"/>
        </w:rPr>
        <w:t xml:space="preserve"> </w:t>
      </w:r>
      <w:r w:rsidRPr="00772411">
        <w:rPr>
          <w:color w:val="000000"/>
          <w:lang w:val="fr-FR"/>
        </w:rPr>
        <w:t xml:space="preserve">Số </w:t>
      </w:r>
      <w:r>
        <w:rPr>
          <w:rFonts w:eastAsia="Calibri" w:hint="eastAsia"/>
          <w:position w:val="-4"/>
        </w:rPr>
        <w:object w:dxaOrig="260" w:dyaOrig="260" w14:anchorId="2AE22C3B">
          <v:shape id="_x0000_i1081" type="#_x0000_t75" style="width:13pt;height:13pt" o:ole="">
            <v:imagedata r:id="rId117" o:title=""/>
          </v:shape>
          <o:OLEObject Type="Embed" ProgID="Equation.DSMT4" ShapeID="_x0000_i1081" DrawAspect="Content" ObjectID="_1792015362" r:id="rId118"/>
        </w:object>
      </w:r>
      <w:r w:rsidRPr="00772411">
        <w:rPr>
          <w:color w:val="000000"/>
          <w:lang w:val="fr-FR"/>
        </w:rPr>
        <w:t xml:space="preserve"> là số tự nhiên chẵn. </w:t>
      </w:r>
    </w:p>
    <w:p w14:paraId="7FDDE98F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10.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41C7931F">
          <v:shape id="_x0000_i1082" type="#_x0000_t75" style="width:28pt;height:14pt" o:ole="">
            <v:imagedata r:id="rId119" o:title=""/>
          </v:shape>
          <o:OLEObject Type="Embed" ProgID="Equation.DSMT4" ShapeID="_x0000_i1082" DrawAspect="Content" ObjectID="_1792015363" r:id="rId120"/>
        </w:object>
      </w:r>
      <w:r w:rsidRPr="00772411">
        <w:rPr>
          <w:rFonts w:hint="default"/>
        </w:rPr>
        <w:t xml:space="preserve"> có </w:t>
      </w:r>
      <w:r>
        <w:rPr>
          <w:position w:val="-6"/>
        </w:rPr>
        <w:object w:dxaOrig="840" w:dyaOrig="280" w14:anchorId="2063F53D">
          <v:shape id="_x0000_i1083" type="#_x0000_t75" style="width:42pt;height:14pt" o:ole="">
            <v:imagedata r:id="rId121" o:title=""/>
          </v:shape>
          <o:OLEObject Type="Embed" ProgID="Equation.DSMT4" ShapeID="_x0000_i1083" DrawAspect="Content" ObjectID="_1792015364" r:id="rId122"/>
        </w:object>
      </w:r>
      <w:r w:rsidRPr="00772411">
        <w:t xml:space="preserve">, </w:t>
      </w:r>
      <w:r>
        <w:rPr>
          <w:position w:val="-6"/>
        </w:rPr>
        <w:object w:dxaOrig="860" w:dyaOrig="280" w14:anchorId="35C3EAFF">
          <v:shape id="_x0000_i1084" type="#_x0000_t75" style="width:43pt;height:14pt" o:ole="">
            <v:imagedata r:id="rId123" o:title=""/>
          </v:shape>
          <o:OLEObject Type="Embed" ProgID="Equation.DSMT4" ShapeID="_x0000_i1084" DrawAspect="Content" ObjectID="_1792015365" r:id="rId124"/>
        </w:object>
      </w:r>
      <w:r w:rsidRPr="00772411">
        <w:t xml:space="preserve">, </w:t>
      </w:r>
      <w:r>
        <w:rPr>
          <w:position w:val="-6"/>
        </w:rPr>
        <w:object w:dxaOrig="860" w:dyaOrig="280" w14:anchorId="381AF734">
          <v:shape id="_x0000_i1085" type="#_x0000_t75" style="width:43pt;height:14pt" o:ole="">
            <v:imagedata r:id="rId125" o:title=""/>
          </v:shape>
          <o:OLEObject Type="Embed" ProgID="Equation.DSMT4" ShapeID="_x0000_i1085" DrawAspect="Content" ObjectID="_1792015366" r:id="rId126"/>
        </w:object>
      </w:r>
      <w:r w:rsidRPr="00772411">
        <w:t>.</w:t>
      </w:r>
      <w:r w:rsidRPr="00772411">
        <w:rPr>
          <w:rFonts w:hint="default"/>
        </w:rPr>
        <w:t xml:space="preserve"> Bán kính đường tròn ngoại tiếp tam giác </w:t>
      </w:r>
      <w:r>
        <w:rPr>
          <w:position w:val="-6"/>
        </w:rPr>
        <w:object w:dxaOrig="560" w:dyaOrig="280" w14:anchorId="7D8A5310">
          <v:shape id="_x0000_i1086" type="#_x0000_t75" style="width:28pt;height:14pt" o:ole="">
            <v:imagedata r:id="rId127" o:title=""/>
          </v:shape>
          <o:OLEObject Type="Embed" ProgID="Equation.DSMT4" ShapeID="_x0000_i1086" DrawAspect="Content" ObjectID="_1792015367" r:id="rId128"/>
        </w:object>
      </w:r>
      <w:r w:rsidRPr="00772411">
        <w:rPr>
          <w:rFonts w:hint="default"/>
        </w:rPr>
        <w:t xml:space="preserve"> bằng</w:t>
      </w:r>
      <w:r w:rsidRPr="00772411">
        <w:t xml:space="preserve"> </w:t>
      </w:r>
    </w:p>
    <w:p w14:paraId="7F561180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300" w:dyaOrig="260" w14:anchorId="3EA19076">
          <v:shape id="_x0000_i1087" type="#_x0000_t75" style="width:15pt;height:13pt" o:ole="">
            <v:imagedata r:id="rId129" o:title=""/>
          </v:shape>
          <o:OLEObject Type="Embed" ProgID="Equation.DSMT4" ShapeID="_x0000_i1087" DrawAspect="Content" ObjectID="_1792015368" r:id="rId13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572FDE40">
          <v:shape id="_x0000_i1088" type="#_x0000_t75" style="width:17pt;height:31pt" o:ole="">
            <v:imagedata r:id="rId131" o:title=""/>
          </v:shape>
          <o:OLEObject Type="Embed" ProgID="Equation.DSMT4" ShapeID="_x0000_i1088" DrawAspect="Content" ObjectID="_1792015369" r:id="rId132"/>
        </w:object>
      </w:r>
      <w:r w:rsidRPr="0077241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626E1FDB">
          <v:shape id="_x0000_i1089" type="#_x0000_t75" style="width:17pt;height:31pt" o:ole="">
            <v:imagedata r:id="rId133" o:title=""/>
          </v:shape>
          <o:OLEObject Type="Embed" ProgID="Equation.DSMT4" ShapeID="_x0000_i1089" DrawAspect="Content" ObjectID="_1792015370" r:id="rId13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6"/>
        </w:rPr>
        <w:object w:dxaOrig="300" w:dyaOrig="280" w14:anchorId="35C8EFE6">
          <v:shape id="_x0000_i1090" type="#_x0000_t75" style="width:15pt;height:14pt" o:ole="">
            <v:imagedata r:id="rId135" o:title=""/>
          </v:shape>
          <o:OLEObject Type="Embed" ProgID="Equation.DSMT4" ShapeID="_x0000_i1090" DrawAspect="Content" ObjectID="_1792015371" r:id="rId136"/>
        </w:object>
      </w:r>
      <w:r w:rsidRPr="00772411">
        <w:rPr>
          <w:color w:val="000000"/>
        </w:rPr>
        <w:t xml:space="preserve">. </w:t>
      </w:r>
    </w:p>
    <w:p w14:paraId="23EA53C3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11. </w:t>
      </w:r>
      <w:r w:rsidRPr="00772411">
        <w:rPr>
          <w:rFonts w:hint="default"/>
        </w:rPr>
        <w:t xml:space="preserve">Cho tập hợp </w:t>
      </w:r>
      <w:r>
        <w:rPr>
          <w:position w:val="-20"/>
        </w:rPr>
        <w:object w:dxaOrig="3020" w:dyaOrig="520" w14:anchorId="78A80E23">
          <v:shape id="_x0000_i1091" type="#_x0000_t75" style="width:151pt;height:26pt" o:ole="">
            <v:imagedata r:id="rId137" o:title=""/>
          </v:shape>
          <o:OLEObject Type="Embed" ProgID="Equation.DSMT4" ShapeID="_x0000_i1091" DrawAspect="Content" ObjectID="_1792015372" r:id="rId138"/>
        </w:object>
      </w:r>
      <w:r w:rsidRPr="00772411">
        <w:rPr>
          <w:rFonts w:hint="default"/>
        </w:rPr>
        <w:t>. Số phần tử của tập hợp</w:t>
      </w:r>
      <w:r w:rsidRPr="00772411">
        <w:t xml:space="preserve"> </w:t>
      </w:r>
      <w:r>
        <w:rPr>
          <w:position w:val="-4"/>
        </w:rPr>
        <w:object w:dxaOrig="240" w:dyaOrig="260" w14:anchorId="62334EC5">
          <v:shape id="_x0000_i1092" type="#_x0000_t75" style="width:12pt;height:13pt" o:ole="">
            <v:imagedata r:id="rId139" o:title=""/>
          </v:shape>
          <o:OLEObject Type="Embed" ProgID="Equation.DSMT4" ShapeID="_x0000_i1092" DrawAspect="Content" ObjectID="_1792015373" r:id="rId140"/>
        </w:object>
      </w:r>
      <w:r w:rsidRPr="00772411">
        <w:rPr>
          <w:rFonts w:hint="default"/>
        </w:rPr>
        <w:t xml:space="preserve"> là </w:t>
      </w:r>
    </w:p>
    <w:p w14:paraId="6F9C27D8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6561D7B8">
          <v:shape id="_x0000_i1093" type="#_x0000_t75" style="width:10pt;height:13pt" o:ole="">
            <v:imagedata r:id="rId141" o:title=""/>
          </v:shape>
          <o:OLEObject Type="Embed" ProgID="Equation.DSMT4" ShapeID="_x0000_i1093" DrawAspect="Content" ObjectID="_1792015374" r:id="rId14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6"/>
        </w:rPr>
        <w:object w:dxaOrig="180" w:dyaOrig="280" w14:anchorId="759DAD38">
          <v:shape id="_x0000_i1094" type="#_x0000_t75" style="width:9pt;height:14pt" o:ole="">
            <v:imagedata r:id="rId143" o:title=""/>
          </v:shape>
          <o:OLEObject Type="Embed" ProgID="Equation.DSMT4" ShapeID="_x0000_i1094" DrawAspect="Content" ObjectID="_1792015375" r:id="rId14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3D0B3574">
          <v:shape id="_x0000_i1095" type="#_x0000_t75" style="width:7pt;height:13pt" o:ole="">
            <v:imagedata r:id="rId145" o:title=""/>
          </v:shape>
          <o:OLEObject Type="Embed" ProgID="Equation.DSMT4" ShapeID="_x0000_i1095" DrawAspect="Content" ObjectID="_1792015376" r:id="rId14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720E8392">
          <v:shape id="_x0000_i1096" type="#_x0000_t75" style="width:10pt;height:13pt" o:ole="">
            <v:imagedata r:id="rId147" o:title=""/>
          </v:shape>
          <o:OLEObject Type="Embed" ProgID="Equation.DSMT4" ShapeID="_x0000_i1096" DrawAspect="Content" ObjectID="_1792015377" r:id="rId148"/>
        </w:object>
      </w:r>
      <w:r w:rsidRPr="00772411">
        <w:rPr>
          <w:color w:val="000000"/>
        </w:rPr>
        <w:t>.</w:t>
      </w:r>
    </w:p>
    <w:p w14:paraId="54B178A9" w14:textId="77777777" w:rsidR="00891004" w:rsidRPr="00772411" w:rsidRDefault="00891004" w:rsidP="004326D0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12. </w:t>
      </w:r>
      <w:r w:rsidRPr="00772411">
        <w:rPr>
          <w:rFonts w:hint="default"/>
        </w:rPr>
        <w:t xml:space="preserve">Cho các tập hợp </w:t>
      </w:r>
      <w:r>
        <w:rPr>
          <w:position w:val="-14"/>
        </w:rPr>
        <w:object w:dxaOrig="1100" w:dyaOrig="400" w14:anchorId="31DA6F7A">
          <v:shape id="_x0000_i1097" type="#_x0000_t75" style="width:55pt;height:20pt" o:ole="">
            <v:imagedata r:id="rId149" o:title=""/>
          </v:shape>
          <o:OLEObject Type="Embed" ProgID="Equation.DSMT4" ShapeID="_x0000_i1097" DrawAspect="Content" ObjectID="_1792015378" r:id="rId150"/>
        </w:object>
      </w:r>
      <w:r w:rsidRPr="00772411">
        <w:rPr>
          <w:rFonts w:hint="default"/>
        </w:rPr>
        <w:t xml:space="preserve"> và </w:t>
      </w:r>
      <w:r>
        <w:rPr>
          <w:position w:val="-14"/>
        </w:rPr>
        <w:object w:dxaOrig="1180" w:dyaOrig="400" w14:anchorId="23F3637A">
          <v:shape id="_x0000_i1098" type="#_x0000_t75" style="width:59pt;height:20pt" o:ole="">
            <v:imagedata r:id="rId151" o:title=""/>
          </v:shape>
          <o:OLEObject Type="Embed" ProgID="Equation.DSMT4" ShapeID="_x0000_i1098" DrawAspect="Content" ObjectID="_1792015379" r:id="rId152"/>
        </w:object>
      </w:r>
      <w:r w:rsidRPr="00772411">
        <w:rPr>
          <w:rFonts w:hint="default"/>
        </w:rPr>
        <w:t>. Tập hợ</w:t>
      </w:r>
      <w:r w:rsidRPr="00772411">
        <w:t xml:space="preserve">p </w:t>
      </w:r>
      <w:r>
        <w:rPr>
          <w:position w:val="-4"/>
        </w:rPr>
        <w:object w:dxaOrig="660" w:dyaOrig="260" w14:anchorId="4B3C1616">
          <v:shape id="_x0000_i1099" type="#_x0000_t75" style="width:33pt;height:13pt" o:ole="">
            <v:imagedata r:id="rId153" o:title=""/>
          </v:shape>
          <o:OLEObject Type="Embed" ProgID="Equation.DSMT4" ShapeID="_x0000_i1099" DrawAspect="Content" ObjectID="_1792015380" r:id="rId154"/>
        </w:object>
      </w:r>
      <w:r w:rsidRPr="00772411">
        <w:rPr>
          <w:rFonts w:hint="default"/>
        </w:rPr>
        <w:t xml:space="preserve"> là </w:t>
      </w:r>
    </w:p>
    <w:p w14:paraId="376EDA84" w14:textId="77777777" w:rsidR="00891004" w:rsidRDefault="00891004" w:rsidP="004326D0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760" w:dyaOrig="400" w14:anchorId="5B2830DE">
          <v:shape id="_x0000_i1100" type="#_x0000_t75" style="width:38pt;height:20pt" o:ole="">
            <v:imagedata r:id="rId155" o:title=""/>
          </v:shape>
          <o:OLEObject Type="Embed" ProgID="Equation.DSMT4" ShapeID="_x0000_i1100" DrawAspect="Content" ObjectID="_1792015381" r:id="rId156"/>
        </w:object>
      </w:r>
      <w:r w:rsidRPr="00772411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900" w:dyaOrig="400" w14:anchorId="2FE79D8D">
          <v:shape id="_x0000_i1101" type="#_x0000_t75" style="width:45pt;height:20pt" o:ole="">
            <v:imagedata r:id="rId157" o:title=""/>
          </v:shape>
          <o:OLEObject Type="Embed" ProgID="Equation.DSMT4" ShapeID="_x0000_i1101" DrawAspect="Content" ObjectID="_1792015382" r:id="rId15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560" w:dyaOrig="400" w14:anchorId="6393E916">
          <v:shape id="_x0000_i1102" type="#_x0000_t75" style="width:28pt;height:20pt" o:ole="">
            <v:imagedata r:id="rId159" o:title=""/>
          </v:shape>
          <o:OLEObject Type="Embed" ProgID="Equation.DSMT4" ShapeID="_x0000_i1102" DrawAspect="Content" ObjectID="_1792015383" r:id="rId16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700" w:dyaOrig="400" w14:anchorId="3C61DA0B">
          <v:shape id="_x0000_i1103" type="#_x0000_t75" style="width:35pt;height:20pt" o:ole="">
            <v:imagedata r:id="rId161" o:title=""/>
          </v:shape>
          <o:OLEObject Type="Embed" ProgID="Equation.DSMT4" ShapeID="_x0000_i1103" DrawAspect="Content" ObjectID="_1792015384" r:id="rId16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32C1BBBE" w14:textId="77777777" w:rsidR="00891004" w:rsidRPr="00772411" w:rsidRDefault="00891004" w:rsidP="004326D0">
      <w:pPr>
        <w:pStyle w:val="Normal0"/>
        <w:spacing w:line="288" w:lineRule="auto"/>
        <w:jc w:val="left"/>
        <w:rPr>
          <w:rFonts w:eastAsia="MS Mincho" w:hint="default"/>
          <w:b/>
          <w:bCs/>
          <w:lang w:eastAsia="vi-VN"/>
        </w:rPr>
      </w:pPr>
    </w:p>
    <w:p w14:paraId="4D4C2DEE" w14:textId="16407743" w:rsidR="00891004" w:rsidRPr="00772411" w:rsidRDefault="00263BD2" w:rsidP="00ED3E04">
      <w:pPr>
        <w:pStyle w:val="Normal0"/>
        <w:spacing w:line="288" w:lineRule="auto"/>
        <w:rPr>
          <w:rFonts w:eastAsia="MS Mincho" w:hint="default"/>
          <w:lang w:eastAsia="vi-VN"/>
        </w:rPr>
      </w:pPr>
      <w:r>
        <w:rPr>
          <w:rFonts w:eastAsia="Times New Roman" w:hint="default"/>
          <w:b/>
          <w:bCs/>
          <w:lang w:eastAsia="vi-VN"/>
        </w:rPr>
        <w:br w:type="column"/>
      </w:r>
      <w:r w:rsidR="00891004" w:rsidRPr="00772411">
        <w:rPr>
          <w:rFonts w:eastAsia="Times New Roman" w:hint="default"/>
          <w:b/>
          <w:bCs/>
          <w:lang w:eastAsia="vi-VN"/>
        </w:rPr>
        <w:lastRenderedPageBreak/>
        <w:t>PHẦN II.</w:t>
      </w:r>
      <w:r w:rsidR="00891004" w:rsidRPr="00772411">
        <w:rPr>
          <w:rFonts w:eastAsia="Times New Roman"/>
          <w:lang w:eastAsia="vi-VN"/>
        </w:rPr>
        <w:t xml:space="preserve"> </w:t>
      </w:r>
      <w:r w:rsidR="00891004" w:rsidRPr="00772411">
        <w:rPr>
          <w:rFonts w:eastAsia="Times New Roman" w:hint="default"/>
          <w:b/>
          <w:bCs/>
          <w:lang w:eastAsia="vi-VN"/>
        </w:rPr>
        <w:t>Câu trắc</w:t>
      </w:r>
      <w:r w:rsidR="00891004" w:rsidRPr="00772411">
        <w:rPr>
          <w:rFonts w:eastAsia="Times New Roman"/>
          <w:b/>
          <w:bCs/>
          <w:lang w:eastAsia="vi-VN"/>
        </w:rPr>
        <w:t xml:space="preserve"> ng</w:t>
      </w:r>
      <w:r w:rsidR="00891004" w:rsidRPr="00772411">
        <w:rPr>
          <w:rFonts w:eastAsia="Times New Roman" w:hint="default"/>
          <w:b/>
          <w:bCs/>
          <w:lang w:eastAsia="vi-VN"/>
        </w:rPr>
        <w:t>hiệm đúng s</w:t>
      </w:r>
      <w:r w:rsidR="00891004" w:rsidRPr="00772411">
        <w:rPr>
          <w:rFonts w:eastAsia="Times New Roman"/>
          <w:b/>
          <w:bCs/>
          <w:lang w:eastAsia="vi-VN"/>
        </w:rPr>
        <w:t>ai (</w:t>
      </w:r>
      <w:r w:rsidR="00891004" w:rsidRPr="00772411">
        <w:rPr>
          <w:rFonts w:eastAsia="Times New Roman"/>
          <w:b/>
          <w:bCs/>
          <w:i/>
          <w:iCs/>
          <w:lang w:eastAsia="vi-VN"/>
        </w:rPr>
        <w:t xml:space="preserve">4,0 </w:t>
      </w:r>
      <w:r w:rsidR="00891004" w:rsidRPr="00772411">
        <w:rPr>
          <w:rFonts w:eastAsia="Times New Roman" w:hint="default"/>
          <w:b/>
          <w:bCs/>
          <w:i/>
          <w:iCs/>
          <w:lang w:eastAsia="vi-VN"/>
        </w:rPr>
        <w:t>điểm</w:t>
      </w:r>
      <w:r w:rsidR="00891004" w:rsidRPr="00772411">
        <w:rPr>
          <w:rFonts w:eastAsia="Times New Roman"/>
          <w:b/>
          <w:bCs/>
          <w:lang w:eastAsia="vi-VN"/>
        </w:rPr>
        <w:t xml:space="preserve">). </w:t>
      </w:r>
      <w:r w:rsidR="00891004" w:rsidRPr="00772411">
        <w:rPr>
          <w:rFonts w:eastAsia="Times New Roman" w:hint="default"/>
          <w:lang w:eastAsia="vi-VN"/>
        </w:rPr>
        <w:t xml:space="preserve">Thí sinh trả lời từ </w:t>
      </w:r>
      <w:r w:rsidR="00891004" w:rsidRPr="00772411">
        <w:rPr>
          <w:rFonts w:eastAsia="Times New Roman" w:hint="default"/>
          <w:b/>
          <w:bCs/>
          <w:lang w:eastAsia="vi-VN"/>
        </w:rPr>
        <w:t>câu 1</w:t>
      </w:r>
      <w:r w:rsidR="00891004" w:rsidRPr="00772411">
        <w:rPr>
          <w:rFonts w:eastAsia="Times New Roman" w:hint="default"/>
          <w:lang w:eastAsia="vi-VN"/>
        </w:rPr>
        <w:t xml:space="preserve"> đến </w:t>
      </w:r>
      <w:r w:rsidR="00891004" w:rsidRPr="00772411">
        <w:rPr>
          <w:rFonts w:eastAsia="Times New Roman" w:hint="default"/>
          <w:b/>
          <w:bCs/>
          <w:lang w:eastAsia="vi-VN"/>
        </w:rPr>
        <w:t>câu 4</w:t>
      </w:r>
      <w:r w:rsidR="00891004" w:rsidRPr="00772411">
        <w:rPr>
          <w:rFonts w:eastAsia="Times New Roman" w:hint="default"/>
          <w:lang w:eastAsia="vi-VN"/>
        </w:rPr>
        <w:t>. Trong mỗi</w:t>
      </w:r>
      <w:r w:rsidR="00891004" w:rsidRPr="00772411">
        <w:rPr>
          <w:rFonts w:eastAsia="Times New Roman"/>
          <w:lang w:eastAsia="vi-VN"/>
        </w:rPr>
        <w:t xml:space="preserve"> </w:t>
      </w:r>
      <w:r w:rsidR="00891004" w:rsidRPr="00772411">
        <w:rPr>
          <w:rFonts w:eastAsia="Times New Roman" w:hint="default"/>
          <w:lang w:eastAsia="vi-VN"/>
        </w:rPr>
        <w:t xml:space="preserve">ý </w:t>
      </w:r>
      <w:r w:rsidR="00891004" w:rsidRPr="00772411">
        <w:rPr>
          <w:rFonts w:eastAsia="Times New Roman"/>
          <w:b/>
          <w:bCs/>
          <w:lang w:eastAsia="vi-VN"/>
        </w:rPr>
        <w:t>a), b), c), d)</w:t>
      </w:r>
      <w:r w:rsidR="00891004" w:rsidRPr="00772411">
        <w:rPr>
          <w:rFonts w:eastAsia="Times New Roman" w:hint="default"/>
          <w:lang w:eastAsia="vi-VN"/>
        </w:rPr>
        <w:t xml:space="preserve"> ở mỗi câu, thí sinh chọn đúng hoặ</w:t>
      </w:r>
      <w:r w:rsidR="00891004" w:rsidRPr="00772411">
        <w:rPr>
          <w:rFonts w:eastAsia="Times New Roman"/>
          <w:lang w:eastAsia="vi-VN"/>
        </w:rPr>
        <w:t>c sai.</w:t>
      </w:r>
    </w:p>
    <w:p w14:paraId="7E8AEF5B" w14:textId="77777777" w:rsidR="00891004" w:rsidRPr="00772411" w:rsidRDefault="00891004" w:rsidP="00ED3E04">
      <w:pPr>
        <w:pStyle w:val="Normal0"/>
        <w:spacing w:before="60" w:line="288" w:lineRule="auto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772411">
        <w:t>Nh</w:t>
      </w:r>
      <w:r w:rsidRPr="00772411">
        <w:rPr>
          <w:rFonts w:hint="default"/>
        </w:rPr>
        <w:t xml:space="preserve">ân dịp lễ </w:t>
      </w:r>
      <w:r w:rsidRPr="00772411">
        <w:t>30/4</w:t>
      </w:r>
      <w:r>
        <w:t>,</w:t>
      </w:r>
      <w:r w:rsidRPr="00772411">
        <w:t xml:space="preserve"> c</w:t>
      </w:r>
      <w:r w:rsidRPr="00772411">
        <w:rPr>
          <w:rFonts w:hint="default"/>
        </w:rPr>
        <w:t>á</w:t>
      </w:r>
      <w:r w:rsidRPr="00772411">
        <w:t xml:space="preserve">c </w:t>
      </w:r>
      <w:r w:rsidRPr="00772411">
        <w:rPr>
          <w:rFonts w:hint="default"/>
        </w:rPr>
        <w:t>gia đình</w:t>
      </w:r>
      <w:r w:rsidRPr="00772411">
        <w:t xml:space="preserve"> </w:t>
      </w:r>
      <w:r w:rsidRPr="00772411">
        <w:rPr>
          <w:rFonts w:hint="default"/>
        </w:rPr>
        <w:t xml:space="preserve">tham khảo các chương trình nghỉ lễ ở một khu vui chơi </w:t>
      </w:r>
      <w:r w:rsidRPr="00772411">
        <w:t xml:space="preserve">X. </w:t>
      </w:r>
      <w:r w:rsidRPr="00772411">
        <w:rPr>
          <w:rFonts w:hint="default"/>
        </w:rPr>
        <w:t xml:space="preserve">Giá vé </w:t>
      </w:r>
      <w:r>
        <w:t>v</w:t>
      </w:r>
      <w:r>
        <w:rPr>
          <w:rFonts w:hint="default"/>
        </w:rPr>
        <w:t xml:space="preserve">ào cổng </w:t>
      </w:r>
      <w:r w:rsidRPr="00772411">
        <w:rPr>
          <w:rFonts w:hint="default"/>
        </w:rPr>
        <w:t xml:space="preserve">của </w:t>
      </w:r>
      <w:r w:rsidRPr="00772411">
        <w:t xml:space="preserve">khu </w:t>
      </w:r>
      <w:r w:rsidRPr="00772411">
        <w:rPr>
          <w:rFonts w:hint="default"/>
        </w:rPr>
        <w:t xml:space="preserve">vui chơi </w:t>
      </w:r>
      <w:r w:rsidRPr="00772411">
        <w:t xml:space="preserve">X </w:t>
      </w:r>
      <w:r w:rsidRPr="00772411">
        <w:rPr>
          <w:rFonts w:hint="default"/>
        </w:rPr>
        <w:t xml:space="preserve">được qui định như sau: vé người lớn </w:t>
      </w:r>
      <w:r>
        <w:rPr>
          <w:position w:val="-6"/>
        </w:rPr>
        <w:object w:dxaOrig="300" w:dyaOrig="280" w14:anchorId="10F6A4CD">
          <v:shape id="_x0000_i1104" type="#_x0000_t75" style="width:15pt;height:14pt" o:ole="">
            <v:imagedata r:id="rId163" o:title=""/>
          </v:shape>
          <o:OLEObject Type="Embed" ProgID="Equation.DSMT4" ShapeID="_x0000_i1104" DrawAspect="Content" ObjectID="_1792015385" r:id="rId164"/>
        </w:object>
      </w:r>
      <w:r w:rsidRPr="00772411">
        <w:rPr>
          <w:rFonts w:hint="default"/>
        </w:rPr>
        <w:t xml:space="preserve"> nghìn đồng/1 vé; vé trẻ em </w:t>
      </w:r>
      <w:r>
        <w:rPr>
          <w:position w:val="-6"/>
        </w:rPr>
        <w:object w:dxaOrig="300" w:dyaOrig="280" w14:anchorId="611D06EA">
          <v:shape id="_x0000_i1105" type="#_x0000_t75" style="width:15pt;height:14pt" o:ole="">
            <v:imagedata r:id="rId165" o:title=""/>
          </v:shape>
          <o:OLEObject Type="Embed" ProgID="Equation.DSMT4" ShapeID="_x0000_i1105" DrawAspect="Content" ObjectID="_1792015386" r:id="rId166"/>
        </w:object>
      </w:r>
      <w:r w:rsidRPr="00772411">
        <w:rPr>
          <w:rFonts w:hint="default"/>
        </w:rPr>
        <w:t>nghìn đồng/</w:t>
      </w:r>
      <w:r w:rsidRPr="00772411">
        <w:t xml:space="preserve">1 </w:t>
      </w:r>
      <w:r w:rsidRPr="00772411">
        <w:rPr>
          <w:rFonts w:hint="default"/>
        </w:rPr>
        <w:t>vé. Tổng số tiền mà họ dành để mua vé vào</w:t>
      </w:r>
      <w:r w:rsidRPr="00772411">
        <w:t xml:space="preserve"> c</w:t>
      </w:r>
      <w:r w:rsidRPr="00772411">
        <w:rPr>
          <w:rFonts w:hint="default"/>
        </w:rPr>
        <w:t>ổ</w:t>
      </w:r>
      <w:r w:rsidRPr="00772411">
        <w:t>ng</w:t>
      </w:r>
      <w:r w:rsidRPr="00772411">
        <w:rPr>
          <w:rFonts w:hint="default"/>
        </w:rPr>
        <w:t xml:space="preserve"> không vượt quá </w:t>
      </w:r>
      <w:r>
        <w:rPr>
          <w:position w:val="-6"/>
        </w:rPr>
        <w:object w:dxaOrig="440" w:dyaOrig="280" w14:anchorId="319F32EC">
          <v:shape id="_x0000_i1106" type="#_x0000_t75" style="width:22pt;height:14pt" o:ole="">
            <v:imagedata r:id="rId167" o:title=""/>
          </v:shape>
          <o:OLEObject Type="Embed" ProgID="Equation.DSMT4" ShapeID="_x0000_i1106" DrawAspect="Content" ObjectID="_1792015387" r:id="rId168"/>
        </w:object>
      </w:r>
      <w:r w:rsidRPr="00772411">
        <w:rPr>
          <w:rFonts w:hint="default"/>
        </w:rPr>
        <w:t>nghìn đồng.</w:t>
      </w:r>
    </w:p>
    <w:p w14:paraId="330D657A" w14:textId="276DC6F6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a)</w:t>
      </w:r>
      <w:r w:rsidR="00891004">
        <w:rPr>
          <w:b/>
        </w:rPr>
        <w:t xml:space="preserve"> </w:t>
      </w:r>
      <w:r w:rsidR="00891004" w:rsidRPr="00772411">
        <w:t xml:space="preserve">Các gia đình này có thể mua nhiều nhất </w:t>
      </w:r>
      <w:r w:rsidR="00891004">
        <w:rPr>
          <w:rFonts w:eastAsia="Calibri" w:hint="eastAsia"/>
          <w:position w:val="-4"/>
        </w:rPr>
        <w:object w:dxaOrig="280" w:dyaOrig="260" w14:anchorId="43716180">
          <v:shape id="_x0000_i1107" type="#_x0000_t75" style="width:14pt;height:13pt" o:ole="">
            <v:imagedata r:id="rId169" o:title=""/>
          </v:shape>
          <o:OLEObject Type="Embed" ProgID="Equation.DSMT4" ShapeID="_x0000_i1107" DrawAspect="Content" ObjectID="_1792015388" r:id="rId170"/>
        </w:object>
      </w:r>
      <w:r w:rsidR="00891004" w:rsidRPr="00772411">
        <w:t xml:space="preserve"> vé trẻ em.</w:t>
      </w:r>
    </w:p>
    <w:p w14:paraId="23FAD70F" w14:textId="12636F1A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b)</w:t>
      </w:r>
      <w:r w:rsidR="00891004">
        <w:rPr>
          <w:b/>
        </w:rPr>
        <w:t xml:space="preserve"> </w:t>
      </w:r>
      <w:r w:rsidR="00891004" w:rsidRPr="00772411">
        <w:t xml:space="preserve">Các gia đình này có thể mua được </w:t>
      </w:r>
      <w:r w:rsidR="00891004">
        <w:rPr>
          <w:rFonts w:eastAsia="Calibri" w:hint="eastAsia"/>
          <w:position w:val="-6"/>
        </w:rPr>
        <w:object w:dxaOrig="200" w:dyaOrig="279" w14:anchorId="6FB63633">
          <v:shape id="_x0000_i1108" type="#_x0000_t75" style="width:10pt;height:14pt" o:ole="">
            <v:imagedata r:id="rId171" o:title=""/>
          </v:shape>
          <o:OLEObject Type="Embed" ProgID="Equation.DSMT4" ShapeID="_x0000_i1108" DrawAspect="Content" ObjectID="_1792015389" r:id="rId172"/>
        </w:object>
      </w:r>
      <w:r w:rsidR="00891004" w:rsidRPr="00772411">
        <w:t xml:space="preserve"> vé người lớn và</w:t>
      </w:r>
      <w:r w:rsidR="00891004">
        <w:t xml:space="preserve"> </w:t>
      </w:r>
      <w:r w:rsidR="00891004">
        <w:rPr>
          <w:rFonts w:eastAsia="Calibri" w:hint="eastAsia"/>
          <w:position w:val="-6"/>
        </w:rPr>
        <w:object w:dxaOrig="180" w:dyaOrig="280" w14:anchorId="3C4A4667">
          <v:shape id="_x0000_i1109" type="#_x0000_t75" style="width:9pt;height:14pt" o:ole="">
            <v:imagedata r:id="rId173" o:title=""/>
          </v:shape>
          <o:OLEObject Type="Embed" ProgID="Equation.DSMT4" ShapeID="_x0000_i1109" DrawAspect="Content" ObjectID="_1792015390" r:id="rId174"/>
        </w:object>
      </w:r>
      <w:r w:rsidR="00891004" w:rsidRPr="00772411">
        <w:t xml:space="preserve"> vé trẻ em.</w:t>
      </w:r>
    </w:p>
    <w:p w14:paraId="691916D7" w14:textId="487A9428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c)</w:t>
      </w:r>
      <w:r w:rsidR="00891004">
        <w:rPr>
          <w:b/>
        </w:rPr>
        <w:t xml:space="preserve"> </w:t>
      </w:r>
      <w:r w:rsidR="00891004" w:rsidRPr="00772411">
        <w:t xml:space="preserve">Nếu các gia đình này mua </w:t>
      </w:r>
      <w:r w:rsidR="00891004">
        <w:rPr>
          <w:rFonts w:eastAsia="Calibri" w:hint="eastAsia"/>
          <w:position w:val="-6"/>
        </w:rPr>
        <w:object w:dxaOrig="200" w:dyaOrig="279" w14:anchorId="087BAB46">
          <v:shape id="_x0000_i1110" type="#_x0000_t75" style="width:10pt;height:14pt" o:ole="">
            <v:imagedata r:id="rId175" o:title=""/>
          </v:shape>
          <o:OLEObject Type="Embed" ProgID="Equation.DSMT4" ShapeID="_x0000_i1110" DrawAspect="Content" ObjectID="_1792015391" r:id="rId176"/>
        </w:object>
      </w:r>
      <w:r w:rsidR="00891004">
        <w:t xml:space="preserve"> </w:t>
      </w:r>
      <w:r w:rsidR="00891004" w:rsidRPr="00772411">
        <w:t>vé người lớn thì họ có thể mua</w:t>
      </w:r>
      <w:r w:rsidR="00891004">
        <w:t xml:space="preserve"> </w:t>
      </w:r>
      <w:r w:rsidR="00891004" w:rsidRPr="00772411">
        <w:t xml:space="preserve">nhiều nhất là </w:t>
      </w:r>
      <w:r w:rsidR="00891004">
        <w:rPr>
          <w:rFonts w:eastAsia="Calibri" w:hint="eastAsia"/>
          <w:position w:val="-6"/>
        </w:rPr>
        <w:object w:dxaOrig="200" w:dyaOrig="279" w14:anchorId="0B664558">
          <v:shape id="_x0000_i1111" type="#_x0000_t75" style="width:10pt;height:14pt" o:ole="">
            <v:imagedata r:id="rId177" o:title=""/>
          </v:shape>
          <o:OLEObject Type="Embed" ProgID="Equation.DSMT4" ShapeID="_x0000_i1111" DrawAspect="Content" ObjectID="_1792015392" r:id="rId178"/>
        </w:object>
      </w:r>
      <w:r w:rsidR="00891004" w:rsidRPr="00772411">
        <w:t xml:space="preserve">vé trẻ em. </w:t>
      </w:r>
    </w:p>
    <w:p w14:paraId="028E1F62" w14:textId="3C74D234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d)</w:t>
      </w:r>
      <w:r w:rsidR="00891004">
        <w:rPr>
          <w:b/>
        </w:rPr>
        <w:t xml:space="preserve"> </w:t>
      </w:r>
      <w:r w:rsidR="00891004" w:rsidRPr="00772411">
        <w:t xml:space="preserve">Các gia đình này có thể mua nhiều nhất </w:t>
      </w:r>
      <w:r w:rsidR="00891004">
        <w:rPr>
          <w:rFonts w:eastAsia="Calibri" w:hint="eastAsia"/>
          <w:position w:val="-6"/>
        </w:rPr>
        <w:object w:dxaOrig="180" w:dyaOrig="280" w14:anchorId="6D7EFB30">
          <v:shape id="_x0000_i1112" type="#_x0000_t75" style="width:9pt;height:14pt" o:ole="">
            <v:imagedata r:id="rId179" o:title=""/>
          </v:shape>
          <o:OLEObject Type="Embed" ProgID="Equation.DSMT4" ShapeID="_x0000_i1112" DrawAspect="Content" ObjectID="_1792015393" r:id="rId180"/>
        </w:object>
      </w:r>
      <w:r w:rsidR="00891004" w:rsidRPr="00772411">
        <w:t xml:space="preserve"> vé người lớn.</w:t>
      </w:r>
    </w:p>
    <w:p w14:paraId="2156ADF2" w14:textId="0679D4F5" w:rsidR="00891004" w:rsidRPr="00772411" w:rsidRDefault="00891004" w:rsidP="00ED3E04">
      <w:pPr>
        <w:pStyle w:val="Normal0"/>
        <w:spacing w:before="60" w:line="288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772411">
        <w:rPr>
          <w:rFonts w:hint="default"/>
        </w:rPr>
        <w:t xml:space="preserve">Cho hệ bất phương trình </w:t>
      </w:r>
      <w:r>
        <w:rPr>
          <w:position w:val="-66"/>
        </w:rPr>
        <w:object w:dxaOrig="1160" w:dyaOrig="1440" w14:anchorId="3B773F72">
          <v:shape id="_x0000_i1113" type="#_x0000_t75" style="width:58pt;height:1in" o:ole="">
            <v:imagedata r:id="rId181" o:title=""/>
          </v:shape>
          <o:OLEObject Type="Embed" ProgID="Equation.DSMT4" ShapeID="_x0000_i1113" DrawAspect="Content" ObjectID="_1792015394" r:id="rId182"/>
        </w:object>
      </w:r>
      <w:r>
        <w:rPr>
          <w:position w:val="-14"/>
        </w:rPr>
        <w:object w:dxaOrig="380" w:dyaOrig="400" w14:anchorId="68C9DE8A">
          <v:shape id="_x0000_i1114" type="#_x0000_t75" style="width:19pt;height:20pt" o:ole="">
            <v:imagedata r:id="rId183" o:title=""/>
          </v:shape>
          <o:OLEObject Type="Embed" ProgID="Equation.DSMT4" ShapeID="_x0000_i1114" DrawAspect="Content" ObjectID="_1792015395" r:id="rId184"/>
        </w:object>
      </w:r>
    </w:p>
    <w:p w14:paraId="155BF15D" w14:textId="16B2AD91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a)</w:t>
      </w:r>
      <w:r w:rsidR="00891004">
        <w:rPr>
          <w:b/>
        </w:rPr>
        <w:t xml:space="preserve"> </w:t>
      </w:r>
      <w:r w:rsidR="00891004" w:rsidRPr="00772411">
        <w:t xml:space="preserve">Miền nghiệm của hệ bất phương trình </w:t>
      </w:r>
      <w:r w:rsidR="00891004">
        <w:rPr>
          <w:rFonts w:eastAsia="Calibri" w:hint="eastAsia"/>
          <w:position w:val="-14"/>
        </w:rPr>
        <w:object w:dxaOrig="380" w:dyaOrig="400" w14:anchorId="236B4414">
          <v:shape id="_x0000_i1115" type="#_x0000_t75" style="width:19pt;height:20pt" o:ole="">
            <v:imagedata r:id="rId185" o:title=""/>
          </v:shape>
          <o:OLEObject Type="Embed" ProgID="Equation.DSMT4" ShapeID="_x0000_i1115" DrawAspect="Content" ObjectID="_1792015396" r:id="rId186"/>
        </w:object>
      </w:r>
      <w:r w:rsidR="00891004" w:rsidRPr="00772411">
        <w:t xml:space="preserve"> có chứa điểm </w:t>
      </w:r>
      <w:r w:rsidR="00891004">
        <w:rPr>
          <w:rFonts w:eastAsia="Calibri" w:hint="eastAsia"/>
          <w:position w:val="-14"/>
        </w:rPr>
        <w:object w:dxaOrig="780" w:dyaOrig="400" w14:anchorId="651F74FA">
          <v:shape id="_x0000_i1116" type="#_x0000_t75" style="width:39pt;height:20pt" o:ole="">
            <v:imagedata r:id="rId187" o:title=""/>
          </v:shape>
          <o:OLEObject Type="Embed" ProgID="Equation.DSMT4" ShapeID="_x0000_i1116" DrawAspect="Content" ObjectID="_1792015397" r:id="rId188"/>
        </w:object>
      </w:r>
      <w:r w:rsidR="00891004" w:rsidRPr="00772411">
        <w:t>.</w:t>
      </w:r>
    </w:p>
    <w:p w14:paraId="03473C1B" w14:textId="13255361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b)</w:t>
      </w:r>
      <w:r w:rsidR="00891004">
        <w:rPr>
          <w:b/>
        </w:rPr>
        <w:t xml:space="preserve"> </w:t>
      </w:r>
      <w:r w:rsidR="00891004" w:rsidRPr="00772411">
        <w:t xml:space="preserve">Miền nghiệm của hệ bất phương trình </w:t>
      </w:r>
      <w:r w:rsidR="00891004">
        <w:rPr>
          <w:rFonts w:eastAsia="Calibri" w:hint="eastAsia"/>
          <w:position w:val="-14"/>
        </w:rPr>
        <w:object w:dxaOrig="380" w:dyaOrig="400" w14:anchorId="02D78021">
          <v:shape id="_x0000_i1117" type="#_x0000_t75" style="width:19pt;height:20pt" o:ole="">
            <v:imagedata r:id="rId189" o:title=""/>
          </v:shape>
          <o:OLEObject Type="Embed" ProgID="Equation.DSMT4" ShapeID="_x0000_i1117" DrawAspect="Content" ObjectID="_1792015398" r:id="rId190"/>
        </w:object>
      </w:r>
      <w:r w:rsidR="00891004" w:rsidRPr="00772411">
        <w:t xml:space="preserve"> </w:t>
      </w:r>
      <w:r w:rsidR="00891004" w:rsidRPr="00C53585">
        <w:rPr>
          <w:b/>
          <w:bCs/>
        </w:rPr>
        <w:t>không</w:t>
      </w:r>
      <w:r w:rsidR="00891004" w:rsidRPr="00772411">
        <w:t xml:space="preserve"> chứa điểm </w:t>
      </w:r>
      <w:r w:rsidR="00891004">
        <w:rPr>
          <w:rFonts w:eastAsia="Calibri" w:hint="eastAsia"/>
          <w:position w:val="-14"/>
        </w:rPr>
        <w:object w:dxaOrig="860" w:dyaOrig="400" w14:anchorId="205B1548">
          <v:shape id="_x0000_i1118" type="#_x0000_t75" style="width:43pt;height:20pt" o:ole="">
            <v:imagedata r:id="rId191" o:title=""/>
          </v:shape>
          <o:OLEObject Type="Embed" ProgID="Equation.DSMT4" ShapeID="_x0000_i1118" DrawAspect="Content" ObjectID="_1792015399" r:id="rId192"/>
        </w:object>
      </w:r>
      <w:r w:rsidR="00891004" w:rsidRPr="00772411">
        <w:t>.</w:t>
      </w:r>
    </w:p>
    <w:p w14:paraId="5ED97794" w14:textId="12DB9F49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c)</w:t>
      </w:r>
      <w:r w:rsidR="00891004">
        <w:rPr>
          <w:b/>
        </w:rPr>
        <w:t xml:space="preserve"> </w:t>
      </w:r>
      <w:r w:rsidR="00891004" w:rsidRPr="00772411">
        <w:t xml:space="preserve">Miền của hệ bất phương trình </w:t>
      </w:r>
      <w:r w:rsidR="00891004">
        <w:rPr>
          <w:rFonts w:eastAsia="Calibri" w:hint="eastAsia"/>
          <w:position w:val="-14"/>
        </w:rPr>
        <w:object w:dxaOrig="380" w:dyaOrig="400" w14:anchorId="614C33D6">
          <v:shape id="_x0000_i1119" type="#_x0000_t75" style="width:19pt;height:20pt" o:ole="">
            <v:imagedata r:id="rId193" o:title=""/>
          </v:shape>
          <o:OLEObject Type="Embed" ProgID="Equation.DSMT4" ShapeID="_x0000_i1119" DrawAspect="Content" ObjectID="_1792015400" r:id="rId194"/>
        </w:object>
      </w:r>
      <w:r w:rsidR="00891004" w:rsidRPr="00772411">
        <w:t xml:space="preserve"> là </w:t>
      </w:r>
      <w:r w:rsidR="00891004">
        <w:t xml:space="preserve">miền </w:t>
      </w:r>
      <w:r w:rsidR="00891004" w:rsidRPr="00772411">
        <w:t xml:space="preserve">tam giác có diện tích bằng </w:t>
      </w:r>
      <w:r w:rsidR="00891004">
        <w:rPr>
          <w:rFonts w:eastAsia="Calibri" w:hint="eastAsia"/>
          <w:position w:val="-6"/>
        </w:rPr>
        <w:object w:dxaOrig="200" w:dyaOrig="279" w14:anchorId="436D90ED">
          <v:shape id="_x0000_i1120" type="#_x0000_t75" style="width:10pt;height:14pt" o:ole="">
            <v:imagedata r:id="rId195" o:title=""/>
          </v:shape>
          <o:OLEObject Type="Embed" ProgID="Equation.DSMT4" ShapeID="_x0000_i1120" DrawAspect="Content" ObjectID="_1792015401" r:id="rId196"/>
        </w:object>
      </w:r>
      <w:r w:rsidR="00891004" w:rsidRPr="00772411">
        <w:t>.</w:t>
      </w:r>
    </w:p>
    <w:p w14:paraId="57CD4335" w14:textId="687839F2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d)</w:t>
      </w:r>
      <w:r w:rsidR="00891004">
        <w:rPr>
          <w:b/>
        </w:rPr>
        <w:t xml:space="preserve"> </w:t>
      </w:r>
      <w:r w:rsidR="00891004" w:rsidRPr="00772411">
        <w:t xml:space="preserve">Với </w:t>
      </w:r>
      <w:r w:rsidR="00891004">
        <w:rPr>
          <w:rFonts w:eastAsia="Calibri" w:hint="eastAsia"/>
          <w:position w:val="-6"/>
        </w:rPr>
        <w:object w:dxaOrig="200" w:dyaOrig="220" w14:anchorId="5D5DBB6C">
          <v:shape id="_x0000_i1121" type="#_x0000_t75" style="width:10pt;height:11pt" o:ole="">
            <v:imagedata r:id="rId197" o:title=""/>
          </v:shape>
          <o:OLEObject Type="Embed" ProgID="Equation.DSMT4" ShapeID="_x0000_i1121" DrawAspect="Content" ObjectID="_1792015402" r:id="rId198"/>
        </w:object>
      </w:r>
      <w:r w:rsidR="00891004" w:rsidRPr="00772411">
        <w:t xml:space="preserve"> và </w:t>
      </w:r>
      <w:r w:rsidR="00891004">
        <w:rPr>
          <w:rFonts w:eastAsia="Calibri" w:hint="eastAsia"/>
          <w:position w:val="-10"/>
        </w:rPr>
        <w:object w:dxaOrig="220" w:dyaOrig="260" w14:anchorId="6FEC0A94">
          <v:shape id="_x0000_i1122" type="#_x0000_t75" style="width:11pt;height:13pt" o:ole="">
            <v:imagedata r:id="rId199" o:title=""/>
          </v:shape>
          <o:OLEObject Type="Embed" ProgID="Equation.DSMT4" ShapeID="_x0000_i1122" DrawAspect="Content" ObjectID="_1792015403" r:id="rId200"/>
        </w:object>
      </w:r>
      <w:r w:rsidR="00891004" w:rsidRPr="00772411">
        <w:t xml:space="preserve"> thỏa mãn hệ bất phương trình </w:t>
      </w:r>
      <w:r w:rsidR="00891004">
        <w:rPr>
          <w:rFonts w:eastAsia="Calibri" w:hint="eastAsia"/>
          <w:position w:val="-14"/>
        </w:rPr>
        <w:object w:dxaOrig="380" w:dyaOrig="400" w14:anchorId="4D5EC2A1">
          <v:shape id="_x0000_i1123" type="#_x0000_t75" style="width:19pt;height:20pt" o:ole="">
            <v:imagedata r:id="rId201" o:title=""/>
          </v:shape>
          <o:OLEObject Type="Embed" ProgID="Equation.DSMT4" ShapeID="_x0000_i1123" DrawAspect="Content" ObjectID="_1792015404" r:id="rId202"/>
        </w:object>
      </w:r>
      <w:r w:rsidR="00891004" w:rsidRPr="00772411">
        <w:t xml:space="preserve"> thì giá trị lớn nhất của </w:t>
      </w:r>
      <w:r w:rsidR="00891004">
        <w:rPr>
          <w:rFonts w:eastAsia="Calibri" w:hint="eastAsia"/>
          <w:position w:val="-14"/>
        </w:rPr>
        <w:object w:dxaOrig="1760" w:dyaOrig="400" w14:anchorId="475D85DC">
          <v:shape id="_x0000_i1124" type="#_x0000_t75" style="width:88pt;height:20pt" o:ole="">
            <v:imagedata r:id="rId203" o:title=""/>
          </v:shape>
          <o:OLEObject Type="Embed" ProgID="Equation.DSMT4" ShapeID="_x0000_i1124" DrawAspect="Content" ObjectID="_1792015405" r:id="rId204"/>
        </w:object>
      </w:r>
      <w:r w:rsidR="00891004">
        <w:t xml:space="preserve"> bằng</w:t>
      </w:r>
      <w:r w:rsidR="00891004" w:rsidRPr="00C53585">
        <w:t xml:space="preserve"> 10.</w:t>
      </w:r>
    </w:p>
    <w:p w14:paraId="78981BF2" w14:textId="77777777" w:rsidR="00891004" w:rsidRPr="00891004" w:rsidRDefault="00891004" w:rsidP="00ED3E04">
      <w:pPr>
        <w:pStyle w:val="Normal0"/>
        <w:spacing w:before="60" w:line="288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891004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69E52DEC">
          <v:shape id="_x0000_i1125" type="#_x0000_t75" style="width:28pt;height:14pt" o:ole="">
            <v:imagedata r:id="rId205" o:title=""/>
          </v:shape>
          <o:OLEObject Type="Embed" ProgID="Equation.DSMT4" ShapeID="_x0000_i1125" DrawAspect="Content" ObjectID="_1792015406" r:id="rId206"/>
        </w:object>
      </w:r>
      <w:r w:rsidRPr="00891004">
        <w:rPr>
          <w:rFonts w:hint="default"/>
        </w:rPr>
        <w:t xml:space="preserve"> có </w:t>
      </w:r>
      <w:r>
        <w:rPr>
          <w:position w:val="-6"/>
        </w:rPr>
        <w:object w:dxaOrig="740" w:dyaOrig="280" w14:anchorId="181FB13F">
          <v:shape id="_x0000_i1126" type="#_x0000_t75" style="width:37pt;height:14pt" o:ole="">
            <v:imagedata r:id="rId207" o:title=""/>
          </v:shape>
          <o:OLEObject Type="Embed" ProgID="Equation.DSMT4" ShapeID="_x0000_i1126" DrawAspect="Content" ObjectID="_1792015407" r:id="rId208"/>
        </w:object>
      </w:r>
      <w:r w:rsidRPr="00891004">
        <w:t xml:space="preserve">, </w:t>
      </w:r>
      <w:r>
        <w:rPr>
          <w:position w:val="-6"/>
        </w:rPr>
        <w:object w:dxaOrig="1219" w:dyaOrig="360" w14:anchorId="12DF70B1">
          <v:shape id="_x0000_i1127" type="#_x0000_t75" style="width:61pt;height:18pt" o:ole="">
            <v:imagedata r:id="rId209" o:title=""/>
          </v:shape>
          <o:OLEObject Type="Embed" ProgID="Equation.DSMT4" ShapeID="_x0000_i1127" DrawAspect="Content" ObjectID="_1792015408" r:id="rId210"/>
        </w:object>
      </w:r>
      <w:r w:rsidRPr="00891004">
        <w:t xml:space="preserve">, </w:t>
      </w:r>
      <w:r>
        <w:rPr>
          <w:position w:val="-6"/>
        </w:rPr>
        <w:object w:dxaOrig="780" w:dyaOrig="280" w14:anchorId="20F2EFA0">
          <v:shape id="_x0000_i1128" type="#_x0000_t75" style="width:39pt;height:14pt" o:ole="">
            <v:imagedata r:id="rId211" o:title=""/>
          </v:shape>
          <o:OLEObject Type="Embed" ProgID="Equation.DSMT4" ShapeID="_x0000_i1128" DrawAspect="Content" ObjectID="_1792015409" r:id="rId212"/>
        </w:object>
      </w:r>
      <w:r w:rsidRPr="00891004">
        <w:rPr>
          <w:rFonts w:hint="default"/>
        </w:rPr>
        <w:t xml:space="preserve">. Gọi </w:t>
      </w:r>
      <w:r>
        <w:rPr>
          <w:position w:val="-4"/>
        </w:rPr>
        <w:object w:dxaOrig="440" w:dyaOrig="260" w14:anchorId="22DF7EE1">
          <v:shape id="_x0000_i1129" type="#_x0000_t75" style="width:22pt;height:13pt" o:ole="">
            <v:imagedata r:id="rId213" o:title=""/>
          </v:shape>
          <o:OLEObject Type="Embed" ProgID="Equation.DSMT4" ShapeID="_x0000_i1129" DrawAspect="Content" ObjectID="_1792015410" r:id="rId214"/>
        </w:object>
      </w:r>
      <w:r w:rsidRPr="00891004">
        <w:rPr>
          <w:rFonts w:hint="default"/>
        </w:rPr>
        <w:t xml:space="preserve"> là đường cao của tam giác </w:t>
      </w:r>
      <w:r>
        <w:rPr>
          <w:position w:val="-6"/>
        </w:rPr>
        <w:object w:dxaOrig="560" w:dyaOrig="280" w14:anchorId="73134897">
          <v:shape id="_x0000_i1130" type="#_x0000_t75" style="width:28pt;height:14pt" o:ole="">
            <v:imagedata r:id="rId215" o:title=""/>
          </v:shape>
          <o:OLEObject Type="Embed" ProgID="Equation.DSMT4" ShapeID="_x0000_i1130" DrawAspect="Content" ObjectID="_1792015411" r:id="rId216"/>
        </w:object>
      </w:r>
      <w:r w:rsidRPr="00891004">
        <w:t xml:space="preserve">, </w:t>
      </w:r>
      <w:r>
        <w:rPr>
          <w:position w:val="-4"/>
        </w:rPr>
        <w:object w:dxaOrig="280" w:dyaOrig="260" w14:anchorId="45D4B44D">
          <v:shape id="_x0000_i1131" type="#_x0000_t75" style="width:14pt;height:13pt" o:ole="">
            <v:imagedata r:id="rId217" o:title=""/>
          </v:shape>
          <o:OLEObject Type="Embed" ProgID="Equation.DSMT4" ShapeID="_x0000_i1131" DrawAspect="Content" ObjectID="_1792015412" r:id="rId218"/>
        </w:object>
      </w:r>
      <w:r w:rsidRPr="00891004">
        <w:t xml:space="preserve"> t</w:t>
      </w:r>
      <w:r w:rsidRPr="00891004">
        <w:rPr>
          <w:rFonts w:hint="default"/>
        </w:rPr>
        <w:t>huộc</w:t>
      </w:r>
      <w:r w:rsidRPr="00891004">
        <w:t xml:space="preserve"> </w:t>
      </w:r>
      <w:r w:rsidRPr="00891004">
        <w:rPr>
          <w:rFonts w:hint="default"/>
        </w:rPr>
        <w:t>đườ</w:t>
      </w:r>
      <w:r w:rsidRPr="00891004">
        <w:t>ng th</w:t>
      </w:r>
      <w:r w:rsidRPr="00891004">
        <w:rPr>
          <w:rFonts w:hint="default"/>
        </w:rPr>
        <w:t>ẳng</w:t>
      </w:r>
      <w:r w:rsidRPr="00891004">
        <w:t xml:space="preserve"> </w:t>
      </w:r>
      <w:r>
        <w:rPr>
          <w:position w:val="-6"/>
        </w:rPr>
        <w:object w:dxaOrig="420" w:dyaOrig="280" w14:anchorId="0C15DA19">
          <v:shape id="_x0000_i1132" type="#_x0000_t75" style="width:21pt;height:14pt" o:ole="">
            <v:imagedata r:id="rId219" o:title=""/>
          </v:shape>
          <o:OLEObject Type="Embed" ProgID="Equation.DSMT4" ShapeID="_x0000_i1132" DrawAspect="Content" ObjectID="_1792015413" r:id="rId220"/>
        </w:object>
      </w:r>
      <w:r w:rsidRPr="00891004">
        <w:t>.</w:t>
      </w:r>
    </w:p>
    <w:p w14:paraId="7E750EFE" w14:textId="631F0700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a)</w:t>
      </w:r>
      <w:r w:rsidR="00891004">
        <w:rPr>
          <w:b/>
        </w:rPr>
        <w:t xml:space="preserve"> </w:t>
      </w:r>
      <w:r w:rsidR="00891004" w:rsidRPr="00891004">
        <w:t xml:space="preserve">Diện tích tam giác </w:t>
      </w:r>
      <w:r w:rsidR="00891004">
        <w:rPr>
          <w:rFonts w:eastAsia="Calibri" w:hint="eastAsia"/>
          <w:position w:val="-6"/>
        </w:rPr>
        <w:object w:dxaOrig="560" w:dyaOrig="280" w14:anchorId="3D5CA8AE">
          <v:shape id="_x0000_i1133" type="#_x0000_t75" style="width:28pt;height:14pt" o:ole="">
            <v:imagedata r:id="rId221" o:title=""/>
          </v:shape>
          <o:OLEObject Type="Embed" ProgID="Equation.DSMT4" ShapeID="_x0000_i1133" DrawAspect="Content" ObjectID="_1792015414" r:id="rId222"/>
        </w:object>
      </w:r>
      <w:r w:rsidR="00891004" w:rsidRPr="00891004">
        <w:t xml:space="preserve"> bằng </w:t>
      </w:r>
      <w:r w:rsidR="00891004">
        <w:rPr>
          <w:rFonts w:eastAsia="Calibri" w:hint="eastAsia"/>
          <w:position w:val="-8"/>
        </w:rPr>
        <w:object w:dxaOrig="600" w:dyaOrig="360" w14:anchorId="26BFEC83">
          <v:shape id="_x0000_i1134" type="#_x0000_t75" style="width:30pt;height:18pt" o:ole="">
            <v:imagedata r:id="rId223" o:title=""/>
          </v:shape>
          <o:OLEObject Type="Embed" ProgID="Equation.DSMT4" ShapeID="_x0000_i1134" DrawAspect="Content" ObjectID="_1792015415" r:id="rId224"/>
        </w:object>
      </w:r>
      <w:r w:rsidR="00891004" w:rsidRPr="00891004">
        <w:t>.</w:t>
      </w:r>
    </w:p>
    <w:p w14:paraId="6BCD1EAE" w14:textId="05A0B197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b)</w:t>
      </w:r>
      <w:r w:rsidR="00891004">
        <w:rPr>
          <w:b/>
        </w:rPr>
        <w:t xml:space="preserve"> </w:t>
      </w:r>
      <w:r w:rsidR="00891004" w:rsidRPr="00891004">
        <w:t xml:space="preserve">Độ dài cạnh </w:t>
      </w:r>
      <w:r w:rsidR="00891004">
        <w:rPr>
          <w:rFonts w:eastAsia="Calibri" w:hint="eastAsia"/>
          <w:position w:val="-6"/>
        </w:rPr>
        <w:object w:dxaOrig="400" w:dyaOrig="280" w14:anchorId="2BE11424">
          <v:shape id="_x0000_i1135" type="#_x0000_t75" style="width:20pt;height:14pt" o:ole="">
            <v:imagedata r:id="rId225" o:title=""/>
          </v:shape>
          <o:OLEObject Type="Embed" ProgID="Equation.DSMT4" ShapeID="_x0000_i1135" DrawAspect="Content" ObjectID="_1792015416" r:id="rId226"/>
        </w:object>
      </w:r>
      <w:r w:rsidR="00891004" w:rsidRPr="00891004">
        <w:t xml:space="preserve"> bằng </w:t>
      </w:r>
      <w:r w:rsidR="00891004">
        <w:rPr>
          <w:rFonts w:eastAsia="Calibri" w:hint="eastAsia"/>
          <w:position w:val="-6"/>
        </w:rPr>
        <w:object w:dxaOrig="280" w:dyaOrig="280" w14:anchorId="74CE658B">
          <v:shape id="_x0000_i1136" type="#_x0000_t75" style="width:14pt;height:14pt" o:ole="">
            <v:imagedata r:id="rId227" o:title=""/>
          </v:shape>
          <o:OLEObject Type="Embed" ProgID="Equation.DSMT4" ShapeID="_x0000_i1136" DrawAspect="Content" ObjectID="_1792015417" r:id="rId228"/>
        </w:object>
      </w:r>
      <w:r w:rsidR="00891004" w:rsidRPr="00891004">
        <w:t>.</w:t>
      </w:r>
    </w:p>
    <w:p w14:paraId="371EF585" w14:textId="0C82ABA2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c)</w:t>
      </w:r>
      <w:r w:rsidR="00891004">
        <w:rPr>
          <w:b/>
        </w:rPr>
        <w:t xml:space="preserve"> </w:t>
      </w:r>
      <w:r w:rsidR="00891004" w:rsidRPr="00891004">
        <w:t xml:space="preserve">Bán kính đường tròn ngoại tiếp tam giác </w:t>
      </w:r>
      <w:r w:rsidR="00891004">
        <w:rPr>
          <w:rFonts w:eastAsia="Calibri" w:hint="eastAsia"/>
          <w:position w:val="-6"/>
        </w:rPr>
        <w:object w:dxaOrig="560" w:dyaOrig="280" w14:anchorId="2D1A75BD">
          <v:shape id="_x0000_i1137" type="#_x0000_t75" style="width:28pt;height:14pt" o:ole="">
            <v:imagedata r:id="rId229" o:title=""/>
          </v:shape>
          <o:OLEObject Type="Embed" ProgID="Equation.DSMT4" ShapeID="_x0000_i1137" DrawAspect="Content" ObjectID="_1792015418" r:id="rId230"/>
        </w:object>
      </w:r>
      <w:r w:rsidR="00891004" w:rsidRPr="00891004">
        <w:t xml:space="preserve"> bằng </w:t>
      </w:r>
      <w:r w:rsidR="00891004">
        <w:rPr>
          <w:rFonts w:eastAsia="Calibri" w:hint="eastAsia"/>
          <w:position w:val="-24"/>
        </w:rPr>
        <w:object w:dxaOrig="600" w:dyaOrig="680" w14:anchorId="6B23B165">
          <v:shape id="_x0000_i1138" type="#_x0000_t75" style="width:30pt;height:34pt" o:ole="">
            <v:imagedata r:id="rId231" o:title=""/>
          </v:shape>
          <o:OLEObject Type="Embed" ProgID="Equation.DSMT4" ShapeID="_x0000_i1138" DrawAspect="Content" ObjectID="_1792015419" r:id="rId232"/>
        </w:object>
      </w:r>
      <w:r w:rsidR="00891004" w:rsidRPr="00891004">
        <w:t>.</w:t>
      </w:r>
    </w:p>
    <w:p w14:paraId="39BDAFFB" w14:textId="19949C13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d)</w:t>
      </w:r>
      <w:r w:rsidR="00891004">
        <w:rPr>
          <w:b/>
        </w:rPr>
        <w:t xml:space="preserve"> </w:t>
      </w:r>
      <w:r w:rsidR="00891004" w:rsidRPr="00891004">
        <w:t xml:space="preserve">Độ dài đoạn </w:t>
      </w:r>
      <w:r w:rsidR="00891004">
        <w:rPr>
          <w:rFonts w:eastAsia="Calibri" w:hint="eastAsia"/>
          <w:position w:val="-4"/>
        </w:rPr>
        <w:object w:dxaOrig="440" w:dyaOrig="260" w14:anchorId="53595272">
          <v:shape id="_x0000_i1139" type="#_x0000_t75" style="width:22pt;height:13pt" o:ole="">
            <v:imagedata r:id="rId233" o:title=""/>
          </v:shape>
          <o:OLEObject Type="Embed" ProgID="Equation.DSMT4" ShapeID="_x0000_i1139" DrawAspect="Content" ObjectID="_1792015420" r:id="rId234"/>
        </w:object>
      </w:r>
      <w:r w:rsidR="00891004" w:rsidRPr="00891004">
        <w:t xml:space="preserve"> bằng </w:t>
      </w:r>
      <w:r w:rsidR="00891004">
        <w:rPr>
          <w:rFonts w:eastAsia="Calibri" w:hint="eastAsia"/>
          <w:position w:val="-8"/>
        </w:rPr>
        <w:object w:dxaOrig="480" w:dyaOrig="360" w14:anchorId="24BCC8D7">
          <v:shape id="_x0000_i1140" type="#_x0000_t75" style="width:24pt;height:18pt" o:ole="">
            <v:imagedata r:id="rId235" o:title=""/>
          </v:shape>
          <o:OLEObject Type="Embed" ProgID="Equation.DSMT4" ShapeID="_x0000_i1140" DrawAspect="Content" ObjectID="_1792015421" r:id="rId236"/>
        </w:object>
      </w:r>
      <w:r w:rsidR="00891004" w:rsidRPr="00891004">
        <w:t>.</w:t>
      </w:r>
    </w:p>
    <w:p w14:paraId="3D1500A8" w14:textId="77777777" w:rsidR="00891004" w:rsidRPr="00772411" w:rsidRDefault="00891004" w:rsidP="00ED3E04">
      <w:pPr>
        <w:pStyle w:val="Normal0"/>
        <w:spacing w:before="60" w:line="288" w:lineRule="auto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772411">
        <w:t xml:space="preserve">Qua </w:t>
      </w:r>
      <w:r w:rsidRPr="00772411">
        <w:rPr>
          <w:rFonts w:hint="default"/>
        </w:rPr>
        <w:t xml:space="preserve">khảo sát </w:t>
      </w:r>
      <w:r>
        <w:rPr>
          <w:position w:val="-6"/>
        </w:rPr>
        <w:object w:dxaOrig="440" w:dyaOrig="280" w14:anchorId="7971A962">
          <v:shape id="_x0000_i1141" type="#_x0000_t75" style="width:22pt;height:14pt" o:ole="">
            <v:imagedata r:id="rId237" o:title=""/>
          </v:shape>
          <o:OLEObject Type="Embed" ProgID="Equation.DSMT4" ShapeID="_x0000_i1141" DrawAspect="Content" ObjectID="_1792015422" r:id="rId238"/>
        </w:object>
      </w:r>
      <w:r w:rsidRPr="00772411">
        <w:rPr>
          <w:rFonts w:hint="default"/>
        </w:rPr>
        <w:t xml:space="preserve"> học sinh khối 10 của trường A, có </w:t>
      </w:r>
      <w:r>
        <w:rPr>
          <w:position w:val="-6"/>
        </w:rPr>
        <w:object w:dxaOrig="500" w:dyaOrig="280" w14:anchorId="187C072B">
          <v:shape id="_x0000_i1142" type="#_x0000_t75" style="width:25pt;height:14pt" o:ole="">
            <v:imagedata r:id="rId239" o:title=""/>
          </v:shape>
          <o:OLEObject Type="Embed" ProgID="Equation.DSMT4" ShapeID="_x0000_i1142" DrawAspect="Content" ObjectID="_1792015423" r:id="rId240"/>
        </w:object>
      </w:r>
      <w:r w:rsidRPr="00772411">
        <w:rPr>
          <w:rFonts w:hint="default"/>
        </w:rPr>
        <w:t xml:space="preserve"> học sinh biết bơ</w:t>
      </w:r>
      <w:r w:rsidRPr="00772411">
        <w:t xml:space="preserve">i, </w:t>
      </w:r>
      <w:r>
        <w:rPr>
          <w:position w:val="-6"/>
        </w:rPr>
        <w:object w:dxaOrig="520" w:dyaOrig="280" w14:anchorId="692BCC1E">
          <v:shape id="_x0000_i1143" type="#_x0000_t75" style="width:26pt;height:14pt" o:ole="">
            <v:imagedata r:id="rId241" o:title=""/>
          </v:shape>
          <o:OLEObject Type="Embed" ProgID="Equation.DSMT4" ShapeID="_x0000_i1143" DrawAspect="Content" ObjectID="_1792015424" r:id="rId242"/>
        </w:object>
      </w:r>
      <w:r w:rsidRPr="00772411">
        <w:rPr>
          <w:rFonts w:hint="default"/>
        </w:rPr>
        <w:t xml:space="preserve"> học s</w:t>
      </w:r>
      <w:r w:rsidRPr="00772411">
        <w:t>inh bi</w:t>
      </w:r>
      <w:r w:rsidRPr="00772411">
        <w:rPr>
          <w:rFonts w:hint="default"/>
        </w:rPr>
        <w:t xml:space="preserve">ết chơi bóng bàn, </w:t>
      </w:r>
      <w:r>
        <w:rPr>
          <w:position w:val="-6"/>
        </w:rPr>
        <w:object w:dxaOrig="520" w:dyaOrig="280" w14:anchorId="50429063">
          <v:shape id="_x0000_i1144" type="#_x0000_t75" style="width:26pt;height:14pt" o:ole="">
            <v:imagedata r:id="rId243" o:title=""/>
          </v:shape>
          <o:OLEObject Type="Embed" ProgID="Equation.DSMT4" ShapeID="_x0000_i1144" DrawAspect="Content" ObjectID="_1792015425" r:id="rId244"/>
        </w:object>
      </w:r>
      <w:r w:rsidRPr="00772411">
        <w:rPr>
          <w:rFonts w:hint="default"/>
        </w:rPr>
        <w:t xml:space="preserve"> học sinh biết chơi cả hai môn thể t</w:t>
      </w:r>
      <w:r w:rsidRPr="00772411">
        <w:t>hao n</w:t>
      </w:r>
      <w:r w:rsidRPr="00772411">
        <w:rPr>
          <w:rFonts w:hint="default"/>
        </w:rPr>
        <w:t xml:space="preserve">ày. </w:t>
      </w:r>
    </w:p>
    <w:p w14:paraId="69C70A04" w14:textId="4E6C9D0F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a)</w:t>
      </w:r>
      <w:r w:rsidR="00891004">
        <w:rPr>
          <w:b/>
        </w:rPr>
        <w:t xml:space="preserve"> </w:t>
      </w:r>
      <w:r w:rsidR="00891004" w:rsidRPr="00772411">
        <w:t xml:space="preserve">Số học sinh biết đúng một môn thể thao trong hai môn bơi hoặc bóng bàn là </w:t>
      </w:r>
      <w:r w:rsidR="00891004">
        <w:rPr>
          <w:rFonts w:eastAsia="Calibri" w:hint="eastAsia"/>
          <w:position w:val="-6"/>
        </w:rPr>
        <w:object w:dxaOrig="440" w:dyaOrig="280" w14:anchorId="24A9F89D">
          <v:shape id="_x0000_i1145" type="#_x0000_t75" style="width:22pt;height:14pt" o:ole="">
            <v:imagedata r:id="rId245" o:title=""/>
          </v:shape>
          <o:OLEObject Type="Embed" ProgID="Equation.DSMT4" ShapeID="_x0000_i1145" DrawAspect="Content" ObjectID="_1792015426" r:id="rId246"/>
        </w:object>
      </w:r>
      <w:r w:rsidR="00891004" w:rsidRPr="00772411">
        <w:t xml:space="preserve"> học sinh.</w:t>
      </w:r>
    </w:p>
    <w:p w14:paraId="13D82541" w14:textId="54D14DEF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b)</w:t>
      </w:r>
      <w:r w:rsidR="00891004">
        <w:rPr>
          <w:b/>
        </w:rPr>
        <w:t xml:space="preserve"> </w:t>
      </w:r>
      <w:r w:rsidR="00891004" w:rsidRPr="00772411">
        <w:t xml:space="preserve">Số học sinh không biết chơi môn nào trong hai môn bơi và bóng bàn là </w:t>
      </w:r>
      <w:r w:rsidR="00891004">
        <w:rPr>
          <w:rFonts w:eastAsia="Calibri" w:hint="eastAsia"/>
          <w:position w:val="-4"/>
        </w:rPr>
        <w:object w:dxaOrig="400" w:dyaOrig="260" w14:anchorId="27B35FED">
          <v:shape id="_x0000_i1146" type="#_x0000_t75" style="width:20pt;height:13pt" o:ole="">
            <v:imagedata r:id="rId247" o:title=""/>
          </v:shape>
          <o:OLEObject Type="Embed" ProgID="Equation.DSMT4" ShapeID="_x0000_i1146" DrawAspect="Content" ObjectID="_1792015427" r:id="rId248"/>
        </w:object>
      </w:r>
      <w:r w:rsidR="00891004" w:rsidRPr="00772411">
        <w:t xml:space="preserve"> học sinh.</w:t>
      </w:r>
    </w:p>
    <w:p w14:paraId="6619F45F" w14:textId="5794D97E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c)</w:t>
      </w:r>
      <w:r w:rsidR="00891004">
        <w:rPr>
          <w:b/>
        </w:rPr>
        <w:t xml:space="preserve"> </w:t>
      </w:r>
      <w:r w:rsidR="00891004" w:rsidRPr="00772411">
        <w:t xml:space="preserve">Số học sinh biết chơi bóng bàn của trường A là </w:t>
      </w:r>
      <w:r w:rsidR="00891004">
        <w:rPr>
          <w:rFonts w:eastAsia="Calibri" w:hint="eastAsia"/>
          <w:position w:val="-6"/>
        </w:rPr>
        <w:object w:dxaOrig="400" w:dyaOrig="280" w14:anchorId="2773C61D">
          <v:shape id="_x0000_i1147" type="#_x0000_t75" style="width:20pt;height:14pt" o:ole="">
            <v:imagedata r:id="rId249" o:title=""/>
          </v:shape>
          <o:OLEObject Type="Embed" ProgID="Equation.DSMT4" ShapeID="_x0000_i1147" DrawAspect="Content" ObjectID="_1792015428" r:id="rId250"/>
        </w:object>
      </w:r>
      <w:r w:rsidR="00891004" w:rsidRPr="00772411">
        <w:t xml:space="preserve"> học sinh.</w:t>
      </w:r>
      <w:r w:rsidR="00891004" w:rsidRPr="00772411">
        <w:rPr>
          <w:b/>
          <w:bCs/>
        </w:rPr>
        <w:t xml:space="preserve"> </w:t>
      </w:r>
    </w:p>
    <w:p w14:paraId="0CC0BE7A" w14:textId="734C05E7" w:rsidR="00891004" w:rsidRDefault="004326D0" w:rsidP="00ED3E04">
      <w:pPr>
        <w:spacing w:before="60" w:line="288" w:lineRule="auto"/>
        <w:ind w:left="292" w:hanging="292"/>
        <w:jc w:val="both"/>
      </w:pPr>
      <w:r w:rsidRPr="004326D0">
        <w:rPr>
          <w:b/>
        </w:rPr>
        <w:t>d)</w:t>
      </w:r>
      <w:r w:rsidR="00891004">
        <w:rPr>
          <w:b/>
        </w:rPr>
        <w:t xml:space="preserve"> </w:t>
      </w:r>
      <w:r w:rsidR="00891004" w:rsidRPr="00772411">
        <w:t xml:space="preserve">Số học sinh biết bơi của trường A là </w:t>
      </w:r>
      <w:r w:rsidR="00891004">
        <w:rPr>
          <w:rFonts w:eastAsia="Calibri" w:hint="eastAsia"/>
          <w:position w:val="-6"/>
        </w:rPr>
        <w:object w:dxaOrig="440" w:dyaOrig="280" w14:anchorId="1F841729">
          <v:shape id="_x0000_i1148" type="#_x0000_t75" style="width:22pt;height:14pt" o:ole="">
            <v:imagedata r:id="rId251" o:title=""/>
          </v:shape>
          <o:OLEObject Type="Embed" ProgID="Equation.DSMT4" ShapeID="_x0000_i1148" DrawAspect="Content" ObjectID="_1792015429" r:id="rId252"/>
        </w:object>
      </w:r>
      <w:r w:rsidR="00891004" w:rsidRPr="00772411">
        <w:t xml:space="preserve"> học sinh.</w:t>
      </w:r>
    </w:p>
    <w:p w14:paraId="5957F941" w14:textId="77777777" w:rsidR="00891004" w:rsidRPr="00772411" w:rsidRDefault="00891004" w:rsidP="004326D0">
      <w:pPr>
        <w:pStyle w:val="Normal0"/>
        <w:spacing w:line="288" w:lineRule="auto"/>
        <w:jc w:val="left"/>
        <w:rPr>
          <w:rFonts w:hint="default"/>
          <w:b/>
        </w:rPr>
      </w:pPr>
    </w:p>
    <w:p w14:paraId="1F020F87" w14:textId="422C093A" w:rsidR="00891004" w:rsidRPr="00772411" w:rsidRDefault="00263BD2" w:rsidP="004326D0">
      <w:pPr>
        <w:pStyle w:val="Normal0"/>
        <w:spacing w:line="288" w:lineRule="auto"/>
        <w:jc w:val="left"/>
        <w:rPr>
          <w:rFonts w:hint="default"/>
          <w:bCs/>
        </w:rPr>
      </w:pPr>
      <w:r>
        <w:rPr>
          <w:rFonts w:eastAsia="Times New Roman" w:hint="default"/>
          <w:b/>
        </w:rPr>
        <w:br w:type="column"/>
      </w:r>
      <w:r w:rsidR="00891004" w:rsidRPr="00772411">
        <w:rPr>
          <w:rFonts w:eastAsia="Times New Roman" w:hint="default"/>
          <w:b/>
        </w:rPr>
        <w:lastRenderedPageBreak/>
        <w:t>PHẦN III. Câu trắc nghiệm trả lời ngắn</w:t>
      </w:r>
      <w:r w:rsidR="00891004" w:rsidRPr="00772411">
        <w:rPr>
          <w:rFonts w:eastAsia="Times New Roman"/>
          <w:b/>
        </w:rPr>
        <w:t xml:space="preserve"> (</w:t>
      </w:r>
      <w:r w:rsidR="00891004" w:rsidRPr="00772411">
        <w:rPr>
          <w:rFonts w:eastAsia="Times New Roman"/>
          <w:b/>
          <w:i/>
          <w:iCs/>
        </w:rPr>
        <w:t xml:space="preserve">3,0 </w:t>
      </w:r>
      <w:r w:rsidR="00891004" w:rsidRPr="00772411">
        <w:rPr>
          <w:rFonts w:eastAsia="Times New Roman" w:hint="default"/>
          <w:b/>
          <w:i/>
          <w:iCs/>
        </w:rPr>
        <w:t>điểm</w:t>
      </w:r>
      <w:r w:rsidR="00891004" w:rsidRPr="00772411">
        <w:rPr>
          <w:rFonts w:eastAsia="Times New Roman"/>
          <w:b/>
        </w:rPr>
        <w:t>).</w:t>
      </w:r>
      <w:r w:rsidR="00891004" w:rsidRPr="00772411">
        <w:rPr>
          <w:rFonts w:eastAsia="Times New Roman"/>
          <w:bCs/>
        </w:rPr>
        <w:t xml:space="preserve"> </w:t>
      </w:r>
      <w:r w:rsidR="00891004" w:rsidRPr="00772411">
        <w:rPr>
          <w:rFonts w:eastAsia="Times New Roman" w:hint="default"/>
          <w:bCs/>
        </w:rPr>
        <w:t xml:space="preserve">Thí sinh trả lời từ </w:t>
      </w:r>
      <w:r w:rsidR="00891004" w:rsidRPr="00772411">
        <w:rPr>
          <w:rFonts w:eastAsia="Times New Roman" w:hint="default"/>
          <w:b/>
        </w:rPr>
        <w:t>câu 1</w:t>
      </w:r>
      <w:r w:rsidR="00891004" w:rsidRPr="00772411">
        <w:rPr>
          <w:rFonts w:eastAsia="Times New Roman" w:hint="default"/>
          <w:bCs/>
        </w:rPr>
        <w:t xml:space="preserve"> đến </w:t>
      </w:r>
      <w:r w:rsidR="00891004" w:rsidRPr="00772411">
        <w:rPr>
          <w:rFonts w:eastAsia="Times New Roman" w:hint="default"/>
          <w:b/>
        </w:rPr>
        <w:t>câu</w:t>
      </w:r>
      <w:r w:rsidR="00891004" w:rsidRPr="00772411">
        <w:rPr>
          <w:rFonts w:eastAsia="Times New Roman"/>
          <w:b/>
        </w:rPr>
        <w:t xml:space="preserve"> 6</w:t>
      </w:r>
      <w:r w:rsidR="00891004" w:rsidRPr="00772411">
        <w:rPr>
          <w:rFonts w:eastAsia="Times New Roman"/>
          <w:bCs/>
        </w:rPr>
        <w:t>.</w:t>
      </w:r>
    </w:p>
    <w:p w14:paraId="2D1A6A83" w14:textId="77777777" w:rsidR="00891004" w:rsidRPr="00772411" w:rsidRDefault="00891004" w:rsidP="004326D0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772411">
        <w:rPr>
          <w:rFonts w:hint="default"/>
          <w:bCs/>
        </w:rPr>
        <w:t xml:space="preserve">Ông </w:t>
      </w:r>
      <w:r w:rsidRPr="00772411">
        <w:rPr>
          <w:bCs/>
        </w:rPr>
        <w:t>B</w:t>
      </w:r>
      <w:r w:rsidRPr="00772411">
        <w:rPr>
          <w:rFonts w:hint="default"/>
          <w:bCs/>
        </w:rPr>
        <w:t>ình có một mảnh vườn</w:t>
      </w:r>
      <w:r>
        <w:rPr>
          <w:bCs/>
        </w:rPr>
        <w:t xml:space="preserve"> </w:t>
      </w:r>
      <w:r>
        <w:rPr>
          <w:position w:val="-6"/>
        </w:rPr>
        <w:object w:dxaOrig="720" w:dyaOrig="280" w14:anchorId="29794475">
          <v:shape id="_x0000_i1149" type="#_x0000_t75" style="width:36pt;height:14pt" o:ole="">
            <v:imagedata r:id="rId253" o:title=""/>
          </v:shape>
          <o:OLEObject Type="Embed" ProgID="Equation.DSMT4" ShapeID="_x0000_i1149" DrawAspect="Content" ObjectID="_1792015430" r:id="rId254"/>
        </w:object>
      </w:r>
      <w:r w:rsidRPr="00772411">
        <w:rPr>
          <w:rFonts w:hint="default"/>
          <w:bCs/>
        </w:rPr>
        <w:t xml:space="preserve"> như hình vẽ bên dưới, trong đó </w:t>
      </w:r>
      <w:r>
        <w:rPr>
          <w:position w:val="-6"/>
        </w:rPr>
        <w:object w:dxaOrig="720" w:dyaOrig="280" w14:anchorId="2C43F7B3">
          <v:shape id="_x0000_i1150" type="#_x0000_t75" style="width:36pt;height:14pt" o:ole="">
            <v:imagedata r:id="rId253" o:title=""/>
          </v:shape>
          <o:OLEObject Type="Embed" ProgID="Equation.DSMT4" ShapeID="_x0000_i1150" DrawAspect="Content" ObjectID="_1792015431" r:id="rId255"/>
        </w:object>
      </w:r>
      <w:r w:rsidRPr="00772411">
        <w:t xml:space="preserve"> l</w:t>
      </w:r>
      <w:r w:rsidRPr="00772411">
        <w:rPr>
          <w:rFonts w:hint="default"/>
        </w:rPr>
        <w:t>à hình bình hàn</w:t>
      </w:r>
      <w:r w:rsidRPr="00772411">
        <w:t>h t</w:t>
      </w:r>
      <w:r w:rsidRPr="00772411">
        <w:rPr>
          <w:rFonts w:hint="default"/>
        </w:rPr>
        <w:t xml:space="preserve">âm </w:t>
      </w:r>
      <w:r>
        <w:rPr>
          <w:position w:val="-6"/>
        </w:rPr>
        <w:object w:dxaOrig="240" w:dyaOrig="260" w14:anchorId="46825489">
          <v:shape id="_x0000_i1151" type="#_x0000_t75" style="width:12pt;height:13pt" o:ole="">
            <v:imagedata r:id="rId256" o:title=""/>
          </v:shape>
          <o:OLEObject Type="Embed" ProgID="Equation.DSMT4" ShapeID="_x0000_i1151" DrawAspect="Content" ObjectID="_1792015432" r:id="rId257"/>
        </w:object>
      </w:r>
      <w:r w:rsidRPr="00772411">
        <w:t xml:space="preserve">, </w:t>
      </w:r>
      <w:r>
        <w:rPr>
          <w:position w:val="-4"/>
        </w:rPr>
        <w:object w:dxaOrig="1040" w:dyaOrig="260" w14:anchorId="10F1E2B1">
          <v:shape id="_x0000_i1152" type="#_x0000_t75" style="width:52pt;height:13pt" o:ole="">
            <v:imagedata r:id="rId258" o:title=""/>
          </v:shape>
          <o:OLEObject Type="Embed" ProgID="Equation.DSMT4" ShapeID="_x0000_i1152" DrawAspect="Content" ObjectID="_1792015433" r:id="rId259"/>
        </w:object>
      </w:r>
      <w:r w:rsidRPr="00772411">
        <w:rPr>
          <w:bCs/>
        </w:rPr>
        <w:t xml:space="preserve">, </w:t>
      </w:r>
      <w:r>
        <w:rPr>
          <w:position w:val="-6"/>
        </w:rPr>
        <w:object w:dxaOrig="1100" w:dyaOrig="280" w14:anchorId="2A924864">
          <v:shape id="_x0000_i1153" type="#_x0000_t75" style="width:55pt;height:14pt" o:ole="">
            <v:imagedata r:id="rId260" o:title=""/>
          </v:shape>
          <o:OLEObject Type="Embed" ProgID="Equation.DSMT4" ShapeID="_x0000_i1153" DrawAspect="Content" ObjectID="_1792015434" r:id="rId261"/>
        </w:object>
      </w:r>
      <w:r w:rsidRPr="00772411">
        <w:rPr>
          <w:rFonts w:hint="default"/>
          <w:bCs/>
        </w:rPr>
        <w:t xml:space="preserve"> và </w:t>
      </w:r>
      <w:r>
        <w:rPr>
          <w:position w:val="-4"/>
        </w:rPr>
        <w:object w:dxaOrig="1020" w:dyaOrig="260" w14:anchorId="48EFDE9F">
          <v:shape id="_x0000_i1154" type="#_x0000_t75" style="width:51pt;height:13pt" o:ole="">
            <v:imagedata r:id="rId262" o:title=""/>
          </v:shape>
          <o:OLEObject Type="Embed" ProgID="Equation.DSMT4" ShapeID="_x0000_i1154" DrawAspect="Content" ObjectID="_1792015435" r:id="rId263"/>
        </w:object>
      </w:r>
      <w:r w:rsidRPr="00772411">
        <w:rPr>
          <w:rFonts w:hint="default"/>
          <w:bCs/>
        </w:rPr>
        <w:t>. Ông muốn tạo một khu tiểu cảnh trên toàn bộ</w:t>
      </w:r>
      <w:r>
        <w:rPr>
          <w:bCs/>
        </w:rPr>
        <w:t xml:space="preserve"> </w:t>
      </w:r>
      <w:r w:rsidRPr="00772411">
        <w:rPr>
          <w:rFonts w:hint="default"/>
          <w:bCs/>
        </w:rPr>
        <w:t xml:space="preserve">phần đất của </w:t>
      </w:r>
      <w:r>
        <w:rPr>
          <w:bCs/>
        </w:rPr>
        <w:t>t</w:t>
      </w:r>
      <w:r>
        <w:rPr>
          <w:rFonts w:hint="default"/>
          <w:bCs/>
        </w:rPr>
        <w:t>ứ</w:t>
      </w:r>
      <w:r w:rsidRPr="00772411">
        <w:rPr>
          <w:rFonts w:hint="default"/>
          <w:bCs/>
        </w:rPr>
        <w:t xml:space="preserve"> giá</w:t>
      </w:r>
      <w:r w:rsidRPr="00772411">
        <w:rPr>
          <w:bCs/>
        </w:rPr>
        <w:t xml:space="preserve">c </w:t>
      </w:r>
      <w:r>
        <w:rPr>
          <w:position w:val="-6"/>
        </w:rPr>
        <w:object w:dxaOrig="760" w:dyaOrig="280" w14:anchorId="353C5FBD">
          <v:shape id="_x0000_i1155" type="#_x0000_t75" style="width:38pt;height:14pt" o:ole="">
            <v:imagedata r:id="rId264" o:title=""/>
          </v:shape>
          <o:OLEObject Type="Embed" ProgID="Equation.DSMT4" ShapeID="_x0000_i1155" DrawAspect="Content" ObjectID="_1792015436" r:id="rId265"/>
        </w:object>
      </w:r>
      <w:r w:rsidRPr="00772411">
        <w:rPr>
          <w:rFonts w:hint="default"/>
          <w:bCs/>
        </w:rPr>
        <w:t>. Chi phí cho việc làm tiểu cảnh trên là</w:t>
      </w:r>
      <w:r w:rsidRPr="00772411">
        <w:rPr>
          <w:bCs/>
        </w:rPr>
        <w:t xml:space="preserve"> </w:t>
      </w:r>
      <w:r>
        <w:rPr>
          <w:position w:val="-4"/>
        </w:rPr>
        <w:object w:dxaOrig="200" w:dyaOrig="259" w14:anchorId="6831B7AA">
          <v:shape id="_x0000_i1156" type="#_x0000_t75" style="width:10pt;height:13pt" o:ole="">
            <v:imagedata r:id="rId266" o:title=""/>
          </v:shape>
          <o:OLEObject Type="Embed" ProgID="Equation.DSMT4" ShapeID="_x0000_i1156" DrawAspect="Content" ObjectID="_1792015437" r:id="rId267"/>
        </w:objec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>triệu đồng</w:t>
      </w:r>
      <w:r w:rsidRPr="00772411">
        <w:rPr>
          <w:bCs/>
        </w:rPr>
        <w:t>/1</w:t>
      </w:r>
      <w:r>
        <w:rPr>
          <w:position w:val="-4"/>
        </w:rPr>
        <w:object w:dxaOrig="340" w:dyaOrig="300" w14:anchorId="565FE513">
          <v:shape id="_x0000_i1157" type="#_x0000_t75" style="width:17pt;height:15pt" o:ole="">
            <v:imagedata r:id="rId268" o:title=""/>
          </v:shape>
          <o:OLEObject Type="Embed" ProgID="Equation.DSMT4" ShapeID="_x0000_i1157" DrawAspect="Content" ObjectID="_1792015438" r:id="rId269"/>
        </w:object>
      </w:r>
      <w:r w:rsidRPr="00772411">
        <w:rPr>
          <w:rFonts w:hint="default"/>
          <w:bCs/>
        </w:rPr>
        <w:t xml:space="preserve">. Hỏi nếu không tính các chi phí phát sinh khác, số tiền để ông Bình làm xong </w:t>
      </w:r>
      <w:r>
        <w:rPr>
          <w:bCs/>
        </w:rPr>
        <w:t xml:space="preserve">khu </w:t>
      </w:r>
      <w:r w:rsidRPr="00772411">
        <w:rPr>
          <w:rFonts w:hint="default"/>
          <w:bCs/>
        </w:rPr>
        <w:t>tiểu cảnh là bao nhiêu</w:t>
      </w:r>
      <w:r>
        <w:rPr>
          <w:bCs/>
        </w:rPr>
        <w:t xml:space="preserve"> tri</w:t>
      </w:r>
      <w:r>
        <w:rPr>
          <w:rFonts w:hint="default"/>
          <w:bCs/>
        </w:rPr>
        <w:t>ệu đồng</w:t>
      </w:r>
      <w:r>
        <w:rPr>
          <w:bCs/>
        </w:rPr>
        <w:t xml:space="preserve"> </w:t>
      </w:r>
      <w:r w:rsidRPr="00772411">
        <w:rPr>
          <w:bCs/>
        </w:rPr>
        <w:t>?</w:t>
      </w:r>
    </w:p>
    <w:p w14:paraId="6974ED78" w14:textId="77777777" w:rsidR="00891004" w:rsidRPr="00772411" w:rsidRDefault="00891004" w:rsidP="004326D0">
      <w:pPr>
        <w:pStyle w:val="Normal0"/>
        <w:spacing w:before="60" w:line="288" w:lineRule="auto"/>
        <w:jc w:val="center"/>
        <w:rPr>
          <w:rFonts w:hint="default"/>
          <w:noProof/>
        </w:rPr>
      </w:pPr>
      <w:r>
        <w:rPr>
          <w:noProof/>
        </w:rPr>
        <w:pict w14:anchorId="37E3EE75">
          <v:shape id="_x0000_i1158" type="#_x0000_t75" style="width:234.5pt;height:108pt;visibility:visible">
            <v:imagedata r:id="rId270" o:title=""/>
          </v:shape>
        </w:pict>
      </w:r>
    </w:p>
    <w:p w14:paraId="7C45A387" w14:textId="77777777" w:rsidR="00891004" w:rsidRPr="00772411" w:rsidRDefault="00891004" w:rsidP="004326D0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772411">
        <w:rPr>
          <w:rFonts w:hint="default"/>
          <w:bCs/>
        </w:rPr>
        <w:t>Tìm tổ</w:t>
      </w:r>
      <w:r w:rsidRPr="00772411">
        <w:rPr>
          <w:bCs/>
        </w:rPr>
        <w:t>ng</w:t>
      </w:r>
      <w:r w:rsidRPr="00772411">
        <w:rPr>
          <w:rFonts w:hint="default"/>
          <w:bCs/>
        </w:rPr>
        <w:t xml:space="preserve"> của tấ</w:t>
      </w:r>
      <w:r w:rsidRPr="00772411">
        <w:rPr>
          <w:bCs/>
        </w:rPr>
        <w:t>t</w:t>
      </w:r>
      <w:r w:rsidRPr="00772411">
        <w:rPr>
          <w:rFonts w:hint="default"/>
          <w:bCs/>
        </w:rPr>
        <w:t xml:space="preserve"> cả các phần tử của tập hợp </w:t>
      </w:r>
      <w:r>
        <w:rPr>
          <w:position w:val="-14"/>
        </w:rPr>
        <w:object w:dxaOrig="1180" w:dyaOrig="400" w14:anchorId="3E3FCF34">
          <v:shape id="_x0000_i1159" type="#_x0000_t75" style="width:59pt;height:20pt" o:ole="">
            <v:imagedata r:id="rId271" o:title=""/>
          </v:shape>
          <o:OLEObject Type="Embed" ProgID="Equation.DSMT4" ShapeID="_x0000_i1159" DrawAspect="Content" ObjectID="_1792015439" r:id="rId272"/>
        </w:object>
      </w:r>
      <w:r w:rsidRPr="00772411">
        <w:rPr>
          <w:bCs/>
        </w:rPr>
        <w:t>.</w:t>
      </w:r>
    </w:p>
    <w:p w14:paraId="7BBB45FA" w14:textId="77777777" w:rsidR="00891004" w:rsidRPr="00772411" w:rsidRDefault="00891004" w:rsidP="004326D0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bookmarkStart w:id="2" w:name="_Hlk181310536"/>
      <w:r w:rsidRPr="00772411">
        <w:rPr>
          <w:rFonts w:hint="default"/>
          <w:bCs/>
        </w:rPr>
        <w:t xml:space="preserve">Bạn Ngọc có </w:t>
      </w:r>
      <w:r>
        <w:rPr>
          <w:position w:val="-6"/>
        </w:rPr>
        <w:object w:dxaOrig="400" w:dyaOrig="280" w14:anchorId="30FCC96B">
          <v:shape id="_x0000_i1160" type="#_x0000_t75" style="width:20pt;height:14pt" o:ole="">
            <v:imagedata r:id="rId273" o:title=""/>
          </v:shape>
          <o:OLEObject Type="Embed" ProgID="Equation.DSMT4" ShapeID="_x0000_i1160" DrawAspect="Content" ObjectID="_1792015440" r:id="rId274"/>
        </w:object>
      </w:r>
      <w:r>
        <w:t xml:space="preserve"> </w:t>
      </w:r>
      <w:r w:rsidRPr="00772411">
        <w:rPr>
          <w:bCs/>
        </w:rPr>
        <w:t>ngh</w:t>
      </w:r>
      <w:r w:rsidRPr="00772411">
        <w:rPr>
          <w:rFonts w:hint="default"/>
          <w:bCs/>
        </w:rPr>
        <w:t xml:space="preserve">ìn đồng để mua vở và bút, </w:t>
      </w:r>
      <w:r w:rsidRPr="00772411">
        <w:rPr>
          <w:bCs/>
        </w:rPr>
        <w:t>v</w:t>
      </w:r>
      <w:r w:rsidRPr="00772411">
        <w:rPr>
          <w:rFonts w:hint="default"/>
          <w:bCs/>
        </w:rPr>
        <w:t>ới</w: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 xml:space="preserve">giá </w:t>
      </w:r>
      <w:r w:rsidRPr="00772411">
        <w:rPr>
          <w:bCs/>
        </w:rPr>
        <w:t>m</w:t>
      </w:r>
      <w:r w:rsidRPr="00772411">
        <w:rPr>
          <w:rFonts w:hint="default"/>
          <w:bCs/>
        </w:rPr>
        <w:t xml:space="preserve">ỗi cuốn vở là </w:t>
      </w:r>
      <w:r>
        <w:rPr>
          <w:position w:val="-6"/>
        </w:rPr>
        <w:object w:dxaOrig="180" w:dyaOrig="280" w14:anchorId="6CC7EB4E">
          <v:shape id="_x0000_i1161" type="#_x0000_t75" style="width:9pt;height:14pt" o:ole="">
            <v:imagedata r:id="rId275" o:title=""/>
          </v:shape>
          <o:OLEObject Type="Embed" ProgID="Equation.DSMT4" ShapeID="_x0000_i1161" DrawAspect="Content" ObjectID="_1792015441" r:id="rId276"/>
        </w:object>
      </w:r>
      <w:r w:rsidRPr="00772411">
        <w:t xml:space="preserve"> </w:t>
      </w:r>
      <w:r w:rsidRPr="00772411">
        <w:rPr>
          <w:rFonts w:hint="default"/>
          <w:bCs/>
        </w:rPr>
        <w:t xml:space="preserve">nghìn đồng và </w:t>
      </w:r>
      <w:r w:rsidRPr="00772411">
        <w:rPr>
          <w:bCs/>
        </w:rPr>
        <w:t>m</w:t>
      </w:r>
      <w:r w:rsidRPr="00772411">
        <w:rPr>
          <w:rFonts w:hint="default"/>
          <w:bCs/>
        </w:rPr>
        <w:t xml:space="preserve">ỗi cây bút là </w:t>
      </w:r>
      <w:r>
        <w:rPr>
          <w:position w:val="-4"/>
        </w:rPr>
        <w:object w:dxaOrig="200" w:dyaOrig="259" w14:anchorId="4C9AFC95">
          <v:shape id="_x0000_i1162" type="#_x0000_t75" style="width:10pt;height:13pt" o:ole="">
            <v:imagedata r:id="rId277" o:title=""/>
          </v:shape>
          <o:OLEObject Type="Embed" ProgID="Equation.DSMT4" ShapeID="_x0000_i1162" DrawAspect="Content" ObjectID="_1792015442" r:id="rId278"/>
        </w:object>
      </w:r>
      <w:r w:rsidRPr="00772411">
        <w:rPr>
          <w:rFonts w:hint="default"/>
          <w:bCs/>
        </w:rPr>
        <w:t xml:space="preserve"> nghìn đồng. Khi </w:t>
      </w:r>
      <w:r w:rsidRPr="00772411">
        <w:rPr>
          <w:bCs/>
        </w:rPr>
        <w:t>mua h</w:t>
      </w:r>
      <w:r w:rsidRPr="00772411">
        <w:rPr>
          <w:rFonts w:hint="default"/>
          <w:bCs/>
        </w:rPr>
        <w:t xml:space="preserve">àng, Ngọc được giảm </w:t>
      </w:r>
      <w:r>
        <w:rPr>
          <w:position w:val="-6"/>
        </w:rPr>
        <w:object w:dxaOrig="500" w:dyaOrig="280" w14:anchorId="70D8B3AC">
          <v:shape id="_x0000_i1163" type="#_x0000_t75" style="width:25pt;height:14pt" o:ole="">
            <v:imagedata r:id="rId279" o:title=""/>
          </v:shape>
          <o:OLEObject Type="Embed" ProgID="Equation.DSMT4" ShapeID="_x0000_i1163" DrawAspect="Content" ObjectID="_1792015443" r:id="rId280"/>
        </w:object>
      </w:r>
      <w:r w:rsidRPr="00772411">
        <w:rPr>
          <w:bCs/>
        </w:rPr>
        <w:t xml:space="preserve"> t</w:t>
      </w:r>
      <w:r w:rsidRPr="00772411">
        <w:rPr>
          <w:rFonts w:hint="default"/>
          <w:bCs/>
        </w:rPr>
        <w:t xml:space="preserve">ổng giá trị thanh toán. Hỏi nếu Ngọc mua </w:t>
      </w:r>
      <w:r>
        <w:rPr>
          <w:position w:val="-6"/>
        </w:rPr>
        <w:object w:dxaOrig="280" w:dyaOrig="280" w14:anchorId="4471BBA1">
          <v:shape id="_x0000_i1164" type="#_x0000_t75" style="width:14pt;height:14pt" o:ole="">
            <v:imagedata r:id="rId281" o:title=""/>
          </v:shape>
          <o:OLEObject Type="Embed" ProgID="Equation.DSMT4" ShapeID="_x0000_i1164" DrawAspect="Content" ObjectID="_1792015444" r:id="rId282"/>
        </w:object>
      </w:r>
      <w:r w:rsidRPr="00772411">
        <w:rPr>
          <w:rFonts w:hint="default"/>
          <w:bCs/>
        </w:rPr>
        <w:t xml:space="preserve"> cuốn vở thì em có thể mua nhiều nhất là bao nhiêu cây bút với số tiền trên</w:t>
      </w:r>
      <w:r>
        <w:rPr>
          <w:bCs/>
        </w:rPr>
        <w:t xml:space="preserve"> </w:t>
      </w:r>
      <w:r w:rsidRPr="00772411">
        <w:rPr>
          <w:bCs/>
        </w:rPr>
        <w:t xml:space="preserve">? </w:t>
      </w:r>
      <w:bookmarkEnd w:id="2"/>
    </w:p>
    <w:p w14:paraId="01936ED2" w14:textId="77777777" w:rsidR="00891004" w:rsidRPr="009002ED" w:rsidRDefault="00891004" w:rsidP="004326D0">
      <w:pPr>
        <w:pStyle w:val="Normal0"/>
        <w:spacing w:before="60" w:line="288" w:lineRule="auto"/>
        <w:rPr>
          <w:rFonts w:hint="default"/>
          <w:bCs/>
          <w:kern w:val="2"/>
          <w:sz w:val="28"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772411">
        <w:rPr>
          <w:bCs/>
        </w:rPr>
        <w:t>M</w:t>
      </w:r>
      <w:r w:rsidRPr="00772411">
        <w:rPr>
          <w:rFonts w:hint="default"/>
          <w:bCs/>
        </w:rPr>
        <w:t>ột xưởng tranh thêu sản xuất ra hai loại sản phẩm</w:t>
      </w:r>
      <w:r w:rsidRPr="00772411">
        <w:rPr>
          <w:bCs/>
        </w:rPr>
        <w:t xml:space="preserve"> l</w:t>
      </w:r>
      <w:r w:rsidRPr="00772411">
        <w:rPr>
          <w:rFonts w:hint="default"/>
          <w:bCs/>
        </w:rPr>
        <w:t>à</w:t>
      </w:r>
      <w:r w:rsidRPr="00772411">
        <w:rPr>
          <w:bCs/>
        </w:rPr>
        <w:t xml:space="preserve"> tranh lo</w:t>
      </w:r>
      <w:r w:rsidRPr="00772411">
        <w:rPr>
          <w:rFonts w:hint="default"/>
          <w:bCs/>
        </w:rPr>
        <w:t>ại</w: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>I và</w:t>
      </w:r>
      <w:r w:rsidRPr="00772411">
        <w:rPr>
          <w:bCs/>
        </w:rPr>
        <w:t xml:space="preserve"> tranh lo</w:t>
      </w:r>
      <w:r w:rsidRPr="00772411">
        <w:rPr>
          <w:rFonts w:hint="default"/>
          <w:bCs/>
        </w:rPr>
        <w:t>ại</w:t>
      </w:r>
      <w:r w:rsidRPr="00772411">
        <w:rPr>
          <w:bCs/>
        </w:rPr>
        <w:t xml:space="preserve"> II</w:t>
      </w:r>
      <w:r w:rsidRPr="00772411">
        <w:rPr>
          <w:rFonts w:hint="default"/>
          <w:bCs/>
        </w:rPr>
        <w:t xml:space="preserve">. Mỗi bức tranh loại I bán được </w:t>
      </w:r>
      <w:r>
        <w:rPr>
          <w:position w:val="-6"/>
        </w:rPr>
        <w:object w:dxaOrig="420" w:dyaOrig="280" w14:anchorId="5A37E9ED">
          <v:shape id="_x0000_i1165" type="#_x0000_t75" style="width:21pt;height:14pt" o:ole="">
            <v:imagedata r:id="rId283" o:title=""/>
          </v:shape>
          <o:OLEObject Type="Embed" ProgID="Equation.DSMT4" ShapeID="_x0000_i1165" DrawAspect="Content" ObjectID="_1792015445" r:id="rId284"/>
        </w:object>
      </w:r>
      <w:r>
        <w:t xml:space="preserve"> </w:t>
      </w:r>
      <w:r w:rsidRPr="00772411">
        <w:rPr>
          <w:bCs/>
        </w:rPr>
        <w:t>ng</w:t>
      </w:r>
      <w:r w:rsidRPr="00772411">
        <w:rPr>
          <w:rFonts w:hint="default"/>
          <w:bCs/>
        </w:rPr>
        <w:t>hìn đồn</w:t>
      </w:r>
      <w:r w:rsidRPr="00772411">
        <w:rPr>
          <w:bCs/>
        </w:rPr>
        <w:t xml:space="preserve">g, </w:t>
      </w:r>
      <w:r>
        <w:rPr>
          <w:bCs/>
        </w:rPr>
        <w:t>m</w:t>
      </w:r>
      <w:r>
        <w:rPr>
          <w:rFonts w:hint="default"/>
          <w:bCs/>
        </w:rPr>
        <w:t>ỗi</w:t>
      </w:r>
      <w:r w:rsidRPr="00772411">
        <w:rPr>
          <w:bCs/>
        </w:rPr>
        <w:t xml:space="preserve"> b</w:t>
      </w:r>
      <w:r w:rsidRPr="00772411">
        <w:rPr>
          <w:rFonts w:hint="default"/>
          <w:bCs/>
        </w:rPr>
        <w:t xml:space="preserve">ức tranh loại II bán được </w:t>
      </w:r>
      <w:r>
        <w:rPr>
          <w:position w:val="-6"/>
        </w:rPr>
        <w:object w:dxaOrig="440" w:dyaOrig="280" w14:anchorId="2E160C27">
          <v:shape id="_x0000_i1166" type="#_x0000_t75" style="width:22pt;height:14pt" o:ole="">
            <v:imagedata r:id="rId285" o:title=""/>
          </v:shape>
          <o:OLEObject Type="Embed" ProgID="Equation.DSMT4" ShapeID="_x0000_i1166" DrawAspect="Content" ObjectID="_1792015446" r:id="rId286"/>
        </w:object>
      </w:r>
      <w:r>
        <w:t xml:space="preserve"> </w:t>
      </w:r>
      <w:r w:rsidRPr="00772411">
        <w:rPr>
          <w:rFonts w:hint="default"/>
          <w:bCs/>
        </w:rPr>
        <w:t>nghìn đồng. Để hoàn thành</w:t>
      </w:r>
      <w:r>
        <w:rPr>
          <w:bCs/>
        </w:rPr>
        <w:t xml:space="preserve"> </w:t>
      </w:r>
      <w:r w:rsidRPr="00772411">
        <w:rPr>
          <w:rFonts w:hint="default"/>
          <w:bCs/>
        </w:rPr>
        <w:t>một bức tranh loại I</w:t>
      </w:r>
      <w:r w:rsidRPr="00772411">
        <w:rPr>
          <w:bCs/>
        </w:rPr>
        <w:t>,</w:t>
      </w:r>
      <w:r>
        <w:rPr>
          <w:bCs/>
        </w:rPr>
        <w:t xml:space="preserve"> </w:t>
      </w:r>
      <w:r w:rsidRPr="00772411">
        <w:rPr>
          <w:rFonts w:hint="default"/>
          <w:bCs/>
        </w:rPr>
        <w:t xml:space="preserve">nghệ nhân phải thêu trong </w:t>
      </w:r>
      <w:r>
        <w:rPr>
          <w:position w:val="-4"/>
        </w:rPr>
        <w:object w:dxaOrig="139" w:dyaOrig="259" w14:anchorId="1EDD12F4">
          <v:shape id="_x0000_i1167" type="#_x0000_t75" style="width:7pt;height:13pt" o:ole="">
            <v:imagedata r:id="rId287" o:title=""/>
          </v:shape>
          <o:OLEObject Type="Embed" ProgID="Equation.DSMT4" ShapeID="_x0000_i1167" DrawAspect="Content" ObjectID="_1792015447" r:id="rId288"/>
        </w:object>
      </w:r>
      <w:r w:rsidRPr="00772411">
        <w:rPr>
          <w:rFonts w:hint="default"/>
          <w:bCs/>
        </w:rPr>
        <w:t xml:space="preserve"> giờ và máy hoàn thiện trong </w:t>
      </w:r>
      <w:r>
        <w:rPr>
          <w:position w:val="-4"/>
        </w:rPr>
        <w:object w:dxaOrig="200" w:dyaOrig="259" w14:anchorId="222CEBDD">
          <v:shape id="_x0000_i1168" type="#_x0000_t75" style="width:10pt;height:13pt" o:ole="">
            <v:imagedata r:id="rId289" o:title=""/>
          </v:shape>
          <o:OLEObject Type="Embed" ProgID="Equation.DSMT4" ShapeID="_x0000_i1168" DrawAspect="Content" ObjectID="_1792015448" r:id="rId290"/>
        </w:object>
      </w:r>
      <w:r w:rsidRPr="00772411">
        <w:rPr>
          <w:rFonts w:hint="default"/>
          <w:bCs/>
        </w:rPr>
        <w:t xml:space="preserve"> giờ</w:t>
      </w:r>
      <w:r w:rsidRPr="00772411">
        <w:rPr>
          <w:bCs/>
        </w:rPr>
        <w:t xml:space="preserve">. </w:t>
      </w:r>
      <w:r w:rsidRPr="00772411">
        <w:rPr>
          <w:rFonts w:hint="default"/>
          <w:bCs/>
        </w:rPr>
        <w:t>Để hoàn thành</w:t>
      </w:r>
      <w:r>
        <w:rPr>
          <w:bCs/>
        </w:rPr>
        <w:t xml:space="preserve"> </w:t>
      </w:r>
      <w:r w:rsidRPr="00772411">
        <w:rPr>
          <w:rFonts w:hint="default"/>
          <w:bCs/>
        </w:rPr>
        <w:t>một bức tranh loạ</w:t>
      </w:r>
      <w:r w:rsidRPr="00772411">
        <w:rPr>
          <w:bCs/>
        </w:rPr>
        <w:t>i II</w:t>
      </w:r>
      <w:r>
        <w:rPr>
          <w:bCs/>
        </w:rPr>
        <w:t xml:space="preserve"> </w:t>
      </w:r>
      <w:r w:rsidRPr="00772411">
        <w:rPr>
          <w:rFonts w:hint="default"/>
          <w:bCs/>
        </w:rPr>
        <w:t>nghệ nhân phải thêu tro</w:t>
      </w:r>
      <w:r w:rsidRPr="00772411">
        <w:rPr>
          <w:bCs/>
        </w:rPr>
        <w:t xml:space="preserve">ng </w:t>
      </w:r>
      <w:r>
        <w:rPr>
          <w:position w:val="-4"/>
        </w:rPr>
        <w:object w:dxaOrig="139" w:dyaOrig="259" w14:anchorId="3061533B">
          <v:shape id="_x0000_i1169" type="#_x0000_t75" style="width:7pt;height:13pt" o:ole="">
            <v:imagedata r:id="rId291" o:title=""/>
          </v:shape>
          <o:OLEObject Type="Embed" ProgID="Equation.DSMT4" ShapeID="_x0000_i1169" DrawAspect="Content" ObjectID="_1792015449" r:id="rId292"/>
        </w:object>
      </w:r>
      <w:r w:rsidRPr="00772411">
        <w:rPr>
          <w:rFonts w:hint="default"/>
          <w:bCs/>
        </w:rPr>
        <w:t xml:space="preserve"> giờ và máy hoàn thiện trong </w:t>
      </w:r>
      <w:r>
        <w:rPr>
          <w:position w:val="-4"/>
        </w:rPr>
        <w:object w:dxaOrig="139" w:dyaOrig="259" w14:anchorId="20C2BF06">
          <v:shape id="_x0000_i1170" type="#_x0000_t75" style="width:7pt;height:13pt" o:ole="">
            <v:imagedata r:id="rId293" o:title=""/>
          </v:shape>
          <o:OLEObject Type="Embed" ProgID="Equation.DSMT4" ShapeID="_x0000_i1170" DrawAspect="Content" ObjectID="_1792015450" r:id="rId294"/>
        </w:object>
      </w:r>
      <w:r w:rsidRPr="00772411">
        <w:rPr>
          <w:rFonts w:hint="default"/>
          <w:bCs/>
        </w:rPr>
        <w:t xml:space="preserve"> giờ</w:t>
      </w:r>
      <w:r w:rsidRPr="00772411">
        <w:rPr>
          <w:bCs/>
        </w:rPr>
        <w:t>. Bi</w:t>
      </w:r>
      <w:r w:rsidRPr="00772411">
        <w:rPr>
          <w:rFonts w:hint="default"/>
          <w:bCs/>
        </w:rPr>
        <w:t xml:space="preserve">ết rằng nghệ nhân và máy không thể làm đồng thời hai loại tranh và mỗi ngày máy không được làm việc quá </w:t>
      </w:r>
      <w:r>
        <w:rPr>
          <w:position w:val="-6"/>
        </w:rPr>
        <w:object w:dxaOrig="200" w:dyaOrig="279" w14:anchorId="6A2712AF">
          <v:shape id="_x0000_i1171" type="#_x0000_t75" style="width:10pt;height:14pt" o:ole="">
            <v:imagedata r:id="rId295" o:title=""/>
          </v:shape>
          <o:OLEObject Type="Embed" ProgID="Equation.DSMT4" ShapeID="_x0000_i1171" DrawAspect="Content" ObjectID="_1792015451" r:id="rId296"/>
        </w:object>
      </w:r>
      <w:r w:rsidRPr="00772411">
        <w:rPr>
          <w:bCs/>
        </w:rPr>
        <w:t xml:space="preserve"> gi</w:t>
      </w:r>
      <w:r w:rsidRPr="00772411">
        <w:rPr>
          <w:rFonts w:hint="default"/>
          <w:bCs/>
        </w:rPr>
        <w:t>ờ, nghệ nhân</w: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 xml:space="preserve">không làm việc quá </w:t>
      </w:r>
      <w:r>
        <w:rPr>
          <w:position w:val="-4"/>
        </w:rPr>
        <w:object w:dxaOrig="200" w:dyaOrig="259" w14:anchorId="7804A4AE">
          <v:shape id="_x0000_i1172" type="#_x0000_t75" style="width:10pt;height:13pt" o:ole="">
            <v:imagedata r:id="rId297" o:title=""/>
          </v:shape>
          <o:OLEObject Type="Embed" ProgID="Equation.DSMT4" ShapeID="_x0000_i1172" DrawAspect="Content" ObjectID="_1792015452" r:id="rId298"/>
        </w:object>
      </w:r>
      <w:r w:rsidRPr="00772411">
        <w:rPr>
          <w:rFonts w:hint="default"/>
          <w:bCs/>
        </w:rPr>
        <w:t xml:space="preserve"> giờ. </w:t>
      </w:r>
      <w:bookmarkStart w:id="3" w:name="_Hlk181386709"/>
      <w:r w:rsidRPr="009002ED">
        <w:rPr>
          <w:rFonts w:hint="cs"/>
          <w:bCs/>
          <w:kern w:val="2"/>
        </w:rPr>
        <w:t>Hỏi số tiền mà xưởng tranh thu được nhiều nhất là bao nhiêu khi bán số tranh xưởng đã sản xuất trong một ngày?</w:t>
      </w:r>
      <w:bookmarkEnd w:id="3"/>
    </w:p>
    <w:p w14:paraId="301EE769" w14:textId="77777777" w:rsidR="00891004" w:rsidRPr="00772411" w:rsidRDefault="00891004" w:rsidP="004326D0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5. </w:t>
      </w:r>
      <w:r w:rsidRPr="00772411">
        <w:rPr>
          <w:rFonts w:hint="default"/>
          <w:bCs/>
        </w:rPr>
        <w:t xml:space="preserve">Công ty </w:t>
      </w:r>
      <w:r w:rsidRPr="00772411">
        <w:rPr>
          <w:bCs/>
        </w:rPr>
        <w:t>Ti</w:t>
      </w:r>
      <w:r w:rsidRPr="00772411">
        <w:rPr>
          <w:rFonts w:hint="default"/>
          <w:bCs/>
        </w:rPr>
        <w:t>êu Dùng Việt tiến hành khảo sát</w:t>
      </w:r>
      <w:r w:rsidRPr="00772411">
        <w:rPr>
          <w:bCs/>
        </w:rPr>
        <w:t xml:space="preserve"> </w:t>
      </w:r>
      <w:r>
        <w:rPr>
          <w:position w:val="-6"/>
        </w:rPr>
        <w:object w:dxaOrig="400" w:dyaOrig="280" w14:anchorId="652E90A2">
          <v:shape id="_x0000_i1173" type="#_x0000_t75" style="width:20pt;height:14pt" o:ole="">
            <v:imagedata r:id="rId299" o:title=""/>
          </v:shape>
          <o:OLEObject Type="Embed" ProgID="Equation.DSMT4" ShapeID="_x0000_i1173" DrawAspect="Content" ObjectID="_1792015453" r:id="rId300"/>
        </w:object>
      </w:r>
      <w:r w:rsidRPr="00772411">
        <w:rPr>
          <w:rFonts w:hint="default"/>
          <w:bCs/>
        </w:rPr>
        <w:t xml:space="preserve"> người tiêu dùng về hai sản phẩm </w:t>
      </w:r>
      <w:r w:rsidRPr="00772411">
        <w:rPr>
          <w:bCs/>
        </w:rPr>
        <w:t>m</w:t>
      </w:r>
      <w:r w:rsidRPr="00772411">
        <w:rPr>
          <w:rFonts w:hint="default"/>
          <w:bCs/>
        </w:rPr>
        <w:t>à công ty đã bán trong tháng vừa qua và ghi nhận được kết quả như sau:</w:t>
      </w:r>
      <w:r w:rsidRPr="00772411">
        <w:rPr>
          <w:bCs/>
        </w:rPr>
        <w:t xml:space="preserve"> </w:t>
      </w:r>
      <w:r>
        <w:rPr>
          <w:position w:val="-6"/>
        </w:rPr>
        <w:object w:dxaOrig="320" w:dyaOrig="280" w14:anchorId="466F8692">
          <v:shape id="_x0000_i1174" type="#_x0000_t75" style="width:16pt;height:14pt" o:ole="">
            <v:imagedata r:id="rId301" o:title=""/>
          </v:shape>
          <o:OLEObject Type="Embed" ProgID="Equation.DSMT4" ShapeID="_x0000_i1174" DrawAspect="Content" ObjectID="_1792015454" r:id="rId302"/>
        </w:object>
      </w:r>
      <w:r w:rsidRPr="00772411">
        <w:rPr>
          <w:rFonts w:hint="default"/>
          <w:bCs/>
        </w:rPr>
        <w:t xml:space="preserve"> người đã dùng sản phẩm A, </w:t>
      </w:r>
      <w:r>
        <w:rPr>
          <w:position w:val="-6"/>
        </w:rPr>
        <w:object w:dxaOrig="300" w:dyaOrig="280" w14:anchorId="3F8A6236">
          <v:shape id="_x0000_i1175" type="#_x0000_t75" style="width:15pt;height:14pt" o:ole="">
            <v:imagedata r:id="rId303" o:title=""/>
          </v:shape>
          <o:OLEObject Type="Embed" ProgID="Equation.DSMT4" ShapeID="_x0000_i1175" DrawAspect="Content" ObjectID="_1792015455" r:id="rId304"/>
        </w:objec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 xml:space="preserve">người đã dùng sản phẩm B và </w:t>
      </w:r>
      <w:r>
        <w:rPr>
          <w:position w:val="-4"/>
        </w:rPr>
        <w:object w:dxaOrig="280" w:dyaOrig="260" w14:anchorId="3AE67CEC">
          <v:shape id="_x0000_i1176" type="#_x0000_t75" style="width:14pt;height:13pt" o:ole="">
            <v:imagedata r:id="rId305" o:title=""/>
          </v:shape>
          <o:OLEObject Type="Embed" ProgID="Equation.DSMT4" ShapeID="_x0000_i1176" DrawAspect="Content" ObjectID="_1792015456" r:id="rId306"/>
        </w:object>
      </w:r>
      <w:r w:rsidRPr="00772411">
        <w:rPr>
          <w:rFonts w:hint="default"/>
          <w:bCs/>
        </w:rPr>
        <w:t xml:space="preserve"> người không dùng sản phẩm nào trong hai sản phẩm của công ty. Hỏi có bao nhiêu người trong số</w:t>
      </w:r>
      <w:r>
        <w:rPr>
          <w:bCs/>
        </w:rPr>
        <w:t xml:space="preserve"> </w:t>
      </w:r>
      <w:r>
        <w:rPr>
          <w:position w:val="-6"/>
        </w:rPr>
        <w:object w:dxaOrig="400" w:dyaOrig="280" w14:anchorId="37533244">
          <v:shape id="_x0000_i1177" type="#_x0000_t75" style="width:20pt;height:14pt" o:ole="">
            <v:imagedata r:id="rId307" o:title=""/>
          </v:shape>
          <o:OLEObject Type="Embed" ProgID="Equation.DSMT4" ShapeID="_x0000_i1177" DrawAspect="Content" ObjectID="_1792015457" r:id="rId308"/>
        </w:object>
      </w:r>
      <w:r w:rsidRPr="00772411">
        <w:rPr>
          <w:rFonts w:hint="default"/>
          <w:bCs/>
        </w:rPr>
        <w:t xml:space="preserve"> người được </w:t>
      </w:r>
      <w:r w:rsidRPr="00772411">
        <w:rPr>
          <w:bCs/>
        </w:rPr>
        <w:t>c</w:t>
      </w:r>
      <w:r w:rsidRPr="00772411">
        <w:rPr>
          <w:rFonts w:hint="default"/>
          <w:bCs/>
        </w:rPr>
        <w:t>ông ty trên khảo sát đã dùng cả hai sản phẩm của họ</w:t>
      </w:r>
      <w:r>
        <w:rPr>
          <w:bCs/>
        </w:rPr>
        <w:t xml:space="preserve"> </w:t>
      </w:r>
      <w:r w:rsidRPr="00772411">
        <w:rPr>
          <w:bCs/>
        </w:rPr>
        <w:t>?</w:t>
      </w:r>
    </w:p>
    <w:p w14:paraId="2406EAB8" w14:textId="77777777" w:rsidR="00891004" w:rsidRPr="00772411" w:rsidRDefault="00891004" w:rsidP="004326D0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6. </w:t>
      </w:r>
      <w:r w:rsidRPr="002C1C4C">
        <w:rPr>
          <w:bCs/>
        </w:rPr>
        <w:t>Cho g</w:t>
      </w:r>
      <w:r w:rsidRPr="002C1C4C">
        <w:rPr>
          <w:rFonts w:hint="default"/>
          <w:bCs/>
        </w:rPr>
        <w:t xml:space="preserve">óc </w:t>
      </w:r>
      <w:r>
        <w:rPr>
          <w:bCs/>
          <w:position w:val="-16"/>
        </w:rPr>
        <w:object w:dxaOrig="1900" w:dyaOrig="440" w14:anchorId="0DBC2DF4">
          <v:shape id="_x0000_i1178" type="#_x0000_t75" style="width:95pt;height:22pt" o:ole="">
            <v:imagedata r:id="rId309" o:title=""/>
          </v:shape>
          <o:OLEObject Type="Embed" ProgID="Equation.DSMT4" ShapeID="_x0000_i1178" DrawAspect="Content" ObjectID="_1792015458" r:id="rId310"/>
        </w:object>
      </w:r>
      <w:r w:rsidRPr="002C1C4C">
        <w:rPr>
          <w:bCs/>
        </w:rPr>
        <w:t xml:space="preserve"> tho</w:t>
      </w:r>
      <w:r w:rsidRPr="002C1C4C">
        <w:rPr>
          <w:rFonts w:hint="default"/>
          <w:bCs/>
        </w:rPr>
        <w:t>ả mãn</w:t>
      </w:r>
      <w:r w:rsidRPr="002C1C4C">
        <w:rPr>
          <w:bCs/>
        </w:rPr>
        <w:t xml:space="preserve"> </w:t>
      </w:r>
      <w:r>
        <w:rPr>
          <w:position w:val="-6"/>
        </w:rPr>
        <w:object w:dxaOrig="1060" w:dyaOrig="280" w14:anchorId="073B958D">
          <v:shape id="_x0000_i1179" type="#_x0000_t75" style="width:53pt;height:14pt" o:ole="">
            <v:imagedata r:id="rId311" o:title=""/>
          </v:shape>
          <o:OLEObject Type="Embed" ProgID="Equation.DSMT4" ShapeID="_x0000_i1179" DrawAspect="Content" ObjectID="_1792015459" r:id="rId312"/>
        </w:object>
      </w:r>
      <w:r w:rsidRPr="002C1C4C">
        <w:rPr>
          <w:bCs/>
        </w:rPr>
        <w:t xml:space="preserve">. </w:t>
      </w:r>
      <w:r w:rsidRPr="00772411">
        <w:rPr>
          <w:rFonts w:hint="default"/>
          <w:bCs/>
        </w:rPr>
        <w:t xml:space="preserve">Tính giá trị của biểu thức </w:t>
      </w:r>
      <w:r>
        <w:rPr>
          <w:position w:val="-24"/>
        </w:rPr>
        <w:object w:dxaOrig="1940" w:dyaOrig="620" w14:anchorId="13E506A3">
          <v:shape id="_x0000_i1180" type="#_x0000_t75" style="width:97pt;height:31pt" o:ole="">
            <v:imagedata r:id="rId313" o:title=""/>
          </v:shape>
          <o:OLEObject Type="Embed" ProgID="Equation.DSMT4" ShapeID="_x0000_i1180" DrawAspect="Content" ObjectID="_1792015460" r:id="rId314"/>
        </w:object>
      </w:r>
      <w:r w:rsidRPr="00772411">
        <w:rPr>
          <w:bCs/>
        </w:rPr>
        <w:t>.</w:t>
      </w:r>
    </w:p>
    <w:p w14:paraId="529EED84" w14:textId="77777777" w:rsidR="008263FA" w:rsidRDefault="008263FA" w:rsidP="008263FA">
      <w:pPr>
        <w:jc w:val="center"/>
      </w:pPr>
      <w:r>
        <w:rPr>
          <w:rStyle w:val="YoungMixChar"/>
          <w:b/>
          <w:i/>
        </w:rPr>
        <w:t>------</w:t>
      </w:r>
      <w:r w:rsidRPr="00801DE0">
        <w:rPr>
          <w:rStyle w:val="YoungMixChar"/>
          <w:b/>
        </w:rPr>
        <w:t xml:space="preserve"> HẾT</w:t>
      </w:r>
      <w:r>
        <w:rPr>
          <w:rStyle w:val="YoungMixChar"/>
          <w:b/>
          <w:i/>
        </w:rPr>
        <w:t xml:space="preserve"> ------</w:t>
      </w:r>
    </w:p>
    <w:p w14:paraId="3AD9FFDD" w14:textId="77777777" w:rsidR="00355602" w:rsidRPr="0095099D" w:rsidRDefault="00355602" w:rsidP="00355602">
      <w:pPr>
        <w:rPr>
          <w:b/>
          <w:lang w:val="nl-NL"/>
        </w:rPr>
      </w:pPr>
      <w:r>
        <w:rPr>
          <w:b/>
          <w:lang w:val="nl-NL"/>
        </w:rPr>
        <w:t>G</w:t>
      </w:r>
      <w:r w:rsidRPr="0095099D">
        <w:rPr>
          <w:b/>
          <w:lang w:val="nl-NL"/>
        </w:rPr>
        <w:t>hi chú:</w:t>
      </w:r>
    </w:p>
    <w:p w14:paraId="58398937" w14:textId="77777777" w:rsidR="00355602" w:rsidRPr="0095099D" w:rsidRDefault="00355602" w:rsidP="00355602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Thí sinh không được sử dụng tài liệu</w:t>
      </w:r>
      <w:r w:rsidRPr="0095099D">
        <w:rPr>
          <w:lang w:val="nl-NL"/>
        </w:rPr>
        <w:t>;</w:t>
      </w:r>
    </w:p>
    <w:p w14:paraId="3251EB35" w14:textId="77777777" w:rsidR="00355602" w:rsidRPr="0095099D" w:rsidRDefault="00355602" w:rsidP="00355602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Cán bộ coi thi không giải thích gì thêm</w:t>
      </w:r>
      <w:r w:rsidRPr="0095099D">
        <w:rPr>
          <w:lang w:val="nl-NL"/>
        </w:rPr>
        <w:t>.</w:t>
      </w:r>
    </w:p>
    <w:p w14:paraId="470F3F36" w14:textId="77777777" w:rsidR="00891004" w:rsidRPr="00355602" w:rsidRDefault="00891004" w:rsidP="004326D0">
      <w:pPr>
        <w:spacing w:before="60" w:line="288" w:lineRule="auto"/>
        <w:jc w:val="center"/>
        <w:rPr>
          <w:b/>
          <w:i/>
          <w:szCs w:val="26"/>
          <w:lang w:val="nl-NL"/>
        </w:rPr>
      </w:pPr>
    </w:p>
    <w:sectPr w:rsidR="00891004" w:rsidRPr="00355602" w:rsidSect="004326D0">
      <w:footerReference w:type="default" r:id="rId315"/>
      <w:pgSz w:w="11907" w:h="16840" w:code="9"/>
      <w:pgMar w:top="737" w:right="709" w:bottom="73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500B9" w14:textId="77777777" w:rsidR="002B5B8C" w:rsidRDefault="002B5B8C">
      <w:r>
        <w:separator/>
      </w:r>
    </w:p>
  </w:endnote>
  <w:endnote w:type="continuationSeparator" w:id="0">
    <w:p w14:paraId="6F53B532" w14:textId="77777777" w:rsidR="002B5B8C" w:rsidRDefault="002B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81899" w14:textId="0352EDCD" w:rsidR="00891004" w:rsidRPr="00891004" w:rsidRDefault="00891004" w:rsidP="00891004">
    <w:pPr>
      <w:tabs>
        <w:tab w:val="center" w:pos="4680"/>
        <w:tab w:val="right" w:pos="9360"/>
      </w:tabs>
      <w:jc w:val="right"/>
      <w:rPr>
        <w:rFonts w:eastAsia="Calibri"/>
      </w:rPr>
    </w:pPr>
    <w:r w:rsidRPr="004C44B7">
      <w:rPr>
        <w:rFonts w:eastAsia="Calibri"/>
      </w:rPr>
      <w:t xml:space="preserve">Trang </w:t>
    </w:r>
    <w:r w:rsidRPr="004C44B7">
      <w:rPr>
        <w:rFonts w:eastAsia="Calibri"/>
        <w:b/>
        <w:bCs/>
      </w:rPr>
      <w:fldChar w:fldCharType="begin"/>
    </w:r>
    <w:r w:rsidRPr="004C44B7">
      <w:rPr>
        <w:rFonts w:eastAsia="Calibri"/>
        <w:b/>
        <w:bCs/>
      </w:rPr>
      <w:instrText xml:space="preserve"> PAGE </w:instrText>
    </w:r>
    <w:r w:rsidRPr="004C44B7">
      <w:rPr>
        <w:rFonts w:eastAsia="Calibri"/>
        <w:b/>
        <w:bCs/>
      </w:rPr>
      <w:fldChar w:fldCharType="separate"/>
    </w:r>
    <w:r>
      <w:rPr>
        <w:rFonts w:eastAsia="Calibri"/>
        <w:b/>
        <w:bCs/>
      </w:rPr>
      <w:t>1</w:t>
    </w:r>
    <w:r w:rsidRPr="004C44B7">
      <w:rPr>
        <w:rFonts w:eastAsia="Calibri"/>
        <w:b/>
        <w:bCs/>
      </w:rPr>
      <w:fldChar w:fldCharType="end"/>
    </w:r>
    <w:r w:rsidRPr="004C44B7">
      <w:rPr>
        <w:rFonts w:eastAsia="Calibri"/>
        <w:b/>
        <w:bCs/>
      </w:rPr>
      <w:t>/</w:t>
    </w:r>
    <w:r>
      <w:rPr>
        <w:rFonts w:eastAsia="Calibri"/>
        <w:b/>
        <w:bCs/>
      </w:rPr>
      <w:t>4</w:t>
    </w:r>
    <w:r w:rsidRPr="004C44B7">
      <w:rPr>
        <w:rFonts w:eastAsia="Calibri"/>
      </w:rPr>
      <w:t xml:space="preserve"> - Mã đề </w:t>
    </w:r>
    <w:r w:rsidRPr="004C44B7">
      <w:rPr>
        <w:rFonts w:eastAsia="Calibri"/>
        <w:b/>
        <w:bCs/>
      </w:rPr>
      <w:t>1</w:t>
    </w:r>
    <w:r>
      <w:rPr>
        <w:rFonts w:eastAsia="Calibri"/>
        <w:b/>
        <w:bCs/>
      </w:rPr>
      <w:t>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65CA9" w14:textId="77777777" w:rsidR="002B5B8C" w:rsidRDefault="002B5B8C">
      <w:r>
        <w:separator/>
      </w:r>
    </w:p>
  </w:footnote>
  <w:footnote w:type="continuationSeparator" w:id="0">
    <w:p w14:paraId="5097616C" w14:textId="77777777" w:rsidR="002B5B8C" w:rsidRDefault="002B5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7FC"/>
    <w:rsid w:val="00263BD2"/>
    <w:rsid w:val="002B5B8C"/>
    <w:rsid w:val="00355602"/>
    <w:rsid w:val="00414CC9"/>
    <w:rsid w:val="004326D0"/>
    <w:rsid w:val="004509FB"/>
    <w:rsid w:val="007C37FC"/>
    <w:rsid w:val="008263FA"/>
    <w:rsid w:val="00891004"/>
    <w:rsid w:val="00ED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0"/>
    <o:shapelayout v:ext="edit">
      <o:idmap v:ext="edit" data="1"/>
    </o:shapelayout>
  </w:shapeDefaults>
  <w:decimalSymbol w:val="."/>
  <w:listSeparator w:val=","/>
  <w14:docId w14:val="3CE7D4E1"/>
  <w15:docId w15:val="{E1EF2B89-459F-42A2-B83C-C04B76E8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A1A83"/>
    <w:pPr>
      <w:widowControl w:val="0"/>
      <w:jc w:val="both"/>
    </w:pPr>
    <w:rPr>
      <w:rFonts w:eastAsia="Calibri" w:hint="eastAsia"/>
      <w:sz w:val="24"/>
      <w:szCs w:val="24"/>
    </w:rPr>
  </w:style>
  <w:style w:type="character" w:customStyle="1" w:styleId="YoungMixChar">
    <w:name w:val="YoungMix_Char"/>
    <w:rsid w:val="008263F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303" Type="http://schemas.openxmlformats.org/officeDocument/2006/relationships/image" Target="media/image15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315" Type="http://schemas.openxmlformats.org/officeDocument/2006/relationships/footer" Target="footer1.xml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image" Target="media/image133.png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fontTable" Target="fontTable.xml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1.wmf"/><Relationship Id="rId261" Type="http://schemas.openxmlformats.org/officeDocument/2006/relationships/oleObject" Target="embeddings/oleObject127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282" Type="http://schemas.openxmlformats.org/officeDocument/2006/relationships/oleObject" Target="embeddings/oleObject137.bin"/><Relationship Id="rId312" Type="http://schemas.openxmlformats.org/officeDocument/2006/relationships/oleObject" Target="embeddings/oleObject152.bin"/><Relationship Id="rId31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image" Target="media/image126.wmf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2" Type="http://schemas.openxmlformats.org/officeDocument/2006/relationships/oleObject" Target="embeddings/oleObject147.bin"/><Relationship Id="rId307" Type="http://schemas.openxmlformats.org/officeDocument/2006/relationships/image" Target="media/image15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5" Type="http://schemas.openxmlformats.org/officeDocument/2006/relationships/image" Target="media/image5.png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5.bin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png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14</TotalTime>
  <Pages>4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Võ Đức  Toàn</cp:lastModifiedBy>
  <cp:revision>23</cp:revision>
  <cp:lastPrinted>2024-11-01T17:00:00Z</cp:lastPrinted>
  <dcterms:created xsi:type="dcterms:W3CDTF">2016-09-26T10:48:00Z</dcterms:created>
  <dcterms:modified xsi:type="dcterms:W3CDTF">2024-11-01T17:02:00Z</dcterms:modified>
</cp:coreProperties>
</file>